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417" w:rsidRPr="007C40DC" w:rsidRDefault="00EA7417" w:rsidP="009B473B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F5756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C54773" w:rsidRDefault="00EA7417" w:rsidP="009B473B">
      <w:pPr>
        <w:pStyle w:val="Heading6"/>
        <w:spacing w:line="240" w:lineRule="auto"/>
        <w:ind w:firstLine="0"/>
        <w:jc w:val="center"/>
      </w:pPr>
      <w:bookmarkStart w:id="0" w:name="_Bölüm_B:_Taslak_Sözleşme_(Özel_Koşu"/>
      <w:bookmarkStart w:id="1" w:name="_Toc233021553"/>
      <w:bookmarkEnd w:id="0"/>
      <w:r w:rsidRPr="00C54773">
        <w:t>Bölüm B: Taslak Sözleşme (Özel Koşullar) ve Ekleri</w:t>
      </w:r>
      <w:bookmarkEnd w:id="1"/>
    </w:p>
    <w:p w:rsidR="00EA7417" w:rsidRPr="007C40DC" w:rsidRDefault="00EA7417" w:rsidP="000539D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0539D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0539D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0539D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  <w:r>
        <w:rPr>
          <w:lang w:eastAsia="en-US"/>
        </w:rPr>
        <w:br w:type="page"/>
      </w: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1D4F4E" w:rsidRDefault="00EA7417" w:rsidP="001D4F4E">
      <w:pPr>
        <w:jc w:val="center"/>
        <w:rPr>
          <w:b/>
        </w:rPr>
      </w:pPr>
      <w:bookmarkStart w:id="2" w:name="_Toc232234022"/>
      <w:r w:rsidRPr="001D4F4E">
        <w:rPr>
          <w:b/>
        </w:rPr>
        <w:t>SÖZLEŞME VE ÖZEL KOŞULLAR</w:t>
      </w:r>
      <w:bookmarkEnd w:id="2"/>
    </w:p>
    <w:p w:rsidR="00EA7417" w:rsidRPr="007C40DC" w:rsidRDefault="00EA7417" w:rsidP="000539D7">
      <w:pPr>
        <w:pStyle w:val="Heading2"/>
        <w:numPr>
          <w:ilvl w:val="0"/>
          <w:numId w:val="0"/>
        </w:numPr>
        <w:spacing w:before="0"/>
        <w:ind w:left="1508" w:hanging="431"/>
        <w:jc w:val="center"/>
        <w:rPr>
          <w:rFonts w:ascii="Times New Roman" w:hAnsi="Times New Roman"/>
          <w:bCs/>
          <w:i w:val="0"/>
          <w:szCs w:val="24"/>
          <w:lang w:val="tr-TR"/>
        </w:rPr>
      </w:pPr>
      <w:r w:rsidRPr="007C40DC">
        <w:rPr>
          <w:rFonts w:ascii="Times New Roman" w:hAnsi="Times New Roman"/>
          <w:bCs/>
          <w:i w:val="0"/>
          <w:szCs w:val="24"/>
          <w:lang w:val="tr-TR"/>
        </w:rPr>
        <w:tab/>
      </w:r>
    </w:p>
    <w:p w:rsidR="00EA7417" w:rsidRPr="007C40DC" w:rsidRDefault="00EA7417" w:rsidP="000539D7">
      <w:pPr>
        <w:rPr>
          <w:sz w:val="20"/>
        </w:rPr>
      </w:pPr>
    </w:p>
    <w:p w:rsidR="00EA7417" w:rsidRPr="001D4F4E" w:rsidRDefault="00EA7417" w:rsidP="001D4F4E">
      <w:pPr>
        <w:spacing w:before="120" w:after="120"/>
        <w:jc w:val="center"/>
        <w:rPr>
          <w:b/>
        </w:rPr>
      </w:pPr>
      <w:bookmarkStart w:id="3" w:name="_Toc179364466"/>
      <w:bookmarkStart w:id="4" w:name="_Toc232234023"/>
      <w:r w:rsidRPr="00F717F9">
        <w:rPr>
          <w:b/>
        </w:rPr>
        <w:t>MAL ALIMI SÖZLEŞMESİ</w:t>
      </w:r>
      <w:bookmarkEnd w:id="3"/>
      <w:bookmarkEnd w:id="4"/>
    </w:p>
    <w:p w:rsidR="00EA7417" w:rsidRPr="007C40DC" w:rsidRDefault="00EA7417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>Bir tarafta</w:t>
      </w:r>
    </w:p>
    <w:p w:rsidR="00EA7417" w:rsidRPr="00A82341" w:rsidRDefault="00EA7417" w:rsidP="000539D7">
      <w:pPr>
        <w:rPr>
          <w:color w:val="000000"/>
          <w:sz w:val="20"/>
          <w:szCs w:val="20"/>
        </w:rPr>
      </w:pPr>
      <w:r w:rsidRPr="00F717F9">
        <w:rPr>
          <w:color w:val="000000"/>
          <w:sz w:val="20"/>
        </w:rPr>
        <w:t xml:space="preserve">&lt;Sözleşme Makamının (Mali Destek Yararlanıcısının) resmi adı ve adresi &gt; </w:t>
      </w:r>
      <w:r w:rsidRPr="00D121D4">
        <w:rPr>
          <w:color w:val="000000"/>
          <w:sz w:val="20"/>
          <w:szCs w:val="20"/>
        </w:rPr>
        <w:t>KILIÇ TARIM GIDA HAFRİYAT PETROL TURİZM SANAYİ VE TİCARET LİMİTED ŞİRKETİ</w:t>
      </w:r>
      <w:r>
        <w:rPr>
          <w:b/>
          <w:sz w:val="20"/>
        </w:rPr>
        <w:t xml:space="preserve"> </w:t>
      </w:r>
      <w:r w:rsidRPr="00F717F9">
        <w:rPr>
          <w:color w:val="000000"/>
          <w:sz w:val="20"/>
        </w:rPr>
        <w:t>(Bundan böyle "Sözleşme Makamı"olarak adlandırılacaktır.), ve</w:t>
      </w:r>
    </w:p>
    <w:p w:rsidR="00EA7417" w:rsidRPr="007C40DC" w:rsidRDefault="00EA7417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>Diğer tarafta</w:t>
      </w:r>
    </w:p>
    <w:p w:rsidR="00EA7417" w:rsidRPr="007C40DC" w:rsidRDefault="00EA7417" w:rsidP="000539D7">
      <w:pPr>
        <w:rPr>
          <w:color w:val="000000"/>
          <w:sz w:val="20"/>
        </w:rPr>
      </w:pPr>
      <w:r w:rsidRPr="007C40DC">
        <w:rPr>
          <w:color w:val="000000"/>
          <w:sz w:val="20"/>
          <w:szCs w:val="20"/>
        </w:rPr>
        <w:sym w:font="Symbol" w:char="F03C"/>
      </w:r>
      <w:r w:rsidRPr="007C40DC">
        <w:rPr>
          <w:sz w:val="20"/>
        </w:rPr>
        <w:t xml:space="preserve"> </w:t>
      </w:r>
      <w:r w:rsidRPr="00F717F9">
        <w:rPr>
          <w:color w:val="000000"/>
          <w:sz w:val="20"/>
        </w:rPr>
        <w:t xml:space="preserve">Tedarikçinin/Hizmet Sunucusunun/Yapım Müteahhidinin Tam Resmi Adı </w:t>
      </w:r>
      <w:r w:rsidRPr="00F717F9">
        <w:rPr>
          <w:color w:val="000000"/>
          <w:sz w:val="20"/>
          <w:szCs w:val="20"/>
        </w:rPr>
        <w:sym w:font="Symbol" w:char="F03E"/>
      </w:r>
      <w:r w:rsidRPr="007C40DC">
        <w:rPr>
          <w:color w:val="000000"/>
          <w:sz w:val="20"/>
        </w:rPr>
        <w:t xml:space="preserve">  </w:t>
      </w:r>
    </w:p>
    <w:p w:rsidR="00EA7417" w:rsidRPr="007C40DC" w:rsidRDefault="00EA7417" w:rsidP="000539D7">
      <w:pPr>
        <w:rPr>
          <w:color w:val="000000"/>
          <w:sz w:val="20"/>
        </w:rPr>
      </w:pPr>
      <w:r w:rsidRPr="007C40DC">
        <w:rPr>
          <w:color w:val="000000"/>
          <w:sz w:val="20"/>
          <w:szCs w:val="20"/>
        </w:rPr>
        <w:sym w:font="Symbol" w:char="F03C"/>
      </w:r>
      <w:r w:rsidRPr="007C40DC">
        <w:rPr>
          <w:sz w:val="20"/>
        </w:rPr>
        <w:t xml:space="preserve"> </w:t>
      </w:r>
      <w:r w:rsidRPr="007C40DC">
        <w:rPr>
          <w:color w:val="000000"/>
          <w:sz w:val="20"/>
        </w:rPr>
        <w:t xml:space="preserve">Hukuki statüsü / ünvanı </w:t>
      </w:r>
      <w:r w:rsidRPr="007C40DC">
        <w:rPr>
          <w:color w:val="000000"/>
          <w:sz w:val="20"/>
          <w:szCs w:val="20"/>
        </w:rPr>
        <w:sym w:font="Symbol" w:char="F03E"/>
      </w:r>
      <w:r w:rsidRPr="007C40DC">
        <w:rPr>
          <w:color w:val="000000"/>
          <w:sz w:val="20"/>
        </w:rPr>
        <w:t xml:space="preserve"> </w:t>
      </w:r>
      <w:r w:rsidRPr="007C40DC">
        <w:rPr>
          <w:rStyle w:val="FootnoteReference"/>
          <w:color w:val="000000"/>
          <w:sz w:val="20"/>
          <w:szCs w:val="20"/>
        </w:rPr>
        <w:footnoteReference w:id="1"/>
      </w:r>
    </w:p>
    <w:p w:rsidR="00EA7417" w:rsidRPr="007C40DC" w:rsidRDefault="00EA7417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>&lt; Resmi tescil numarası &gt;</w:t>
      </w:r>
      <w:r w:rsidRPr="007C40DC">
        <w:rPr>
          <w:rStyle w:val="FootnoteReference"/>
          <w:color w:val="000000"/>
          <w:sz w:val="20"/>
          <w:szCs w:val="20"/>
        </w:rPr>
        <w:footnoteReference w:id="2"/>
      </w:r>
    </w:p>
    <w:p w:rsidR="00EA7417" w:rsidRPr="007C40DC" w:rsidRDefault="00EA7417" w:rsidP="000539D7">
      <w:pPr>
        <w:pStyle w:val="FootnoteText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7C40DC">
        <w:rPr>
          <w:color w:val="000000"/>
        </w:rPr>
        <w:t>&lt;Açık resmi-tebligat adresi&gt;</w:t>
      </w:r>
    </w:p>
    <w:p w:rsidR="00EA7417" w:rsidRPr="007C40DC" w:rsidRDefault="00EA7417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&lt;Vergi dairesi ve numarası&gt;,  </w:t>
      </w:r>
    </w:p>
    <w:p w:rsidR="00EA7417" w:rsidRPr="007C40DC" w:rsidRDefault="00EA7417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(“Yüklenici”) olmak üzere,  taraflar aşağıdaki hususlarda anlaşmışlardır: </w:t>
      </w:r>
    </w:p>
    <w:p w:rsidR="00EA7417" w:rsidRPr="001D4F4E" w:rsidRDefault="00EA7417" w:rsidP="001D4F4E">
      <w:pPr>
        <w:spacing w:before="120"/>
        <w:jc w:val="center"/>
        <w:rPr>
          <w:b/>
          <w:sz w:val="20"/>
          <w:szCs w:val="20"/>
        </w:rPr>
      </w:pPr>
      <w:bookmarkStart w:id="5" w:name="_Toc179364467"/>
      <w:bookmarkStart w:id="6" w:name="_Toc232234024"/>
      <w:r w:rsidRPr="001D4F4E">
        <w:rPr>
          <w:b/>
          <w:sz w:val="20"/>
          <w:szCs w:val="20"/>
        </w:rPr>
        <w:t>ÖZEL KOŞULLAR</w:t>
      </w:r>
      <w:bookmarkEnd w:id="5"/>
      <w:bookmarkEnd w:id="6"/>
    </w:p>
    <w:p w:rsidR="00EA7417" w:rsidRPr="007C40DC" w:rsidRDefault="00EA7417" w:rsidP="000539D7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 xml:space="preserve"> Konu</w:t>
      </w:r>
    </w:p>
    <w:p w:rsidR="00EA7417" w:rsidRPr="00842765" w:rsidRDefault="00EA7417" w:rsidP="000539D7">
      <w:pPr>
        <w:rPr>
          <w:color w:val="000000"/>
          <w:sz w:val="20"/>
        </w:rPr>
      </w:pPr>
      <w:r w:rsidRPr="00842765">
        <w:rPr>
          <w:color w:val="000000"/>
          <w:sz w:val="20"/>
        </w:rPr>
        <w:t>Bu Sözleşmenin Konusu</w:t>
      </w:r>
      <w:r>
        <w:rPr>
          <w:color w:val="000000"/>
          <w:sz w:val="20"/>
        </w:rPr>
        <w:t xml:space="preserve"> Kılıç Tarım Gıda Hafriyat Petrol Turizm Sanayi Ve Tic. Ltd.  tarafından</w:t>
      </w:r>
      <w:r w:rsidRPr="00842765"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 </w:t>
      </w:r>
      <w:r w:rsidRPr="00646DE9">
        <w:rPr>
          <w:sz w:val="20"/>
        </w:rPr>
        <w:t>Kuzeyyurt Mahallesi Boğazağı Semti, Ören Beldesi Anamur/Mersin</w:t>
      </w:r>
      <w:r>
        <w:rPr>
          <w:sz w:val="20"/>
          <w:szCs w:val="20"/>
        </w:rPr>
        <w:t xml:space="preserve"> adresinde bulunan Paketleme Ve Soğuk Hava Deposu Modernizasyonudur.</w:t>
      </w:r>
      <w:r w:rsidRPr="00842765">
        <w:rPr>
          <w:color w:val="000000"/>
          <w:sz w:val="20"/>
        </w:rPr>
        <w:t xml:space="preserve"> </w:t>
      </w:r>
    </w:p>
    <w:p w:rsidR="00EA7417" w:rsidRPr="007C40DC" w:rsidRDefault="00EA7417" w:rsidP="000539D7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>Sözleşmenin Yapısı</w:t>
      </w:r>
    </w:p>
    <w:p w:rsidR="00EA7417" w:rsidRPr="007C40DC" w:rsidRDefault="00EA7417" w:rsidP="000539D7">
      <w:pPr>
        <w:spacing w:after="120"/>
        <w:rPr>
          <w:color w:val="000000"/>
          <w:sz w:val="20"/>
        </w:rPr>
      </w:pPr>
      <w:r w:rsidRPr="007C40DC">
        <w:rPr>
          <w:color w:val="000000"/>
          <w:sz w:val="20"/>
        </w:rPr>
        <w:t>Yüklenici, bu ihalede belirlenmiş olan ve öncelik sırasına göre, Özel Koşullar (“Özel Koşullar”) ve aşağıdaki Eklerde belirtilen koşullardan oluşan şartların,  gereğine uygun olarak faaliyetlerini sürdürecektir:</w:t>
      </w:r>
    </w:p>
    <w:p w:rsidR="00EA7417" w:rsidRPr="007C40DC" w:rsidRDefault="00EA7417" w:rsidP="000539D7">
      <w:pPr>
        <w:spacing w:after="120"/>
        <w:rPr>
          <w:color w:val="000000"/>
          <w:sz w:val="20"/>
        </w:rPr>
      </w:pPr>
      <w:r w:rsidRPr="007C40DC">
        <w:rPr>
          <w:color w:val="000000"/>
          <w:sz w:val="20"/>
        </w:rPr>
        <w:t>Ek-1: Genel Koşullar</w:t>
      </w:r>
    </w:p>
    <w:p w:rsidR="00EA7417" w:rsidRPr="007C40DC" w:rsidRDefault="00EA7417" w:rsidP="000539D7">
      <w:pPr>
        <w:spacing w:after="120"/>
        <w:rPr>
          <w:color w:val="000000"/>
          <w:sz w:val="20"/>
        </w:rPr>
      </w:pPr>
      <w:r w:rsidRPr="007C40DC">
        <w:rPr>
          <w:color w:val="000000"/>
          <w:sz w:val="20"/>
        </w:rPr>
        <w:t>Ek-2: Teknik Şartname (İş Tanımı)</w:t>
      </w:r>
    </w:p>
    <w:p w:rsidR="00EA7417" w:rsidRPr="007C40DC" w:rsidRDefault="00EA7417" w:rsidP="000539D7">
      <w:pPr>
        <w:spacing w:after="120"/>
        <w:rPr>
          <w:color w:val="000000"/>
          <w:sz w:val="20"/>
        </w:rPr>
      </w:pPr>
      <w:r w:rsidRPr="007C40DC">
        <w:rPr>
          <w:color w:val="000000"/>
          <w:sz w:val="20"/>
        </w:rPr>
        <w:t>Ek-4: Mali Teklif (Bütçe Dökümü)</w:t>
      </w:r>
    </w:p>
    <w:p w:rsidR="00EA7417" w:rsidRPr="007C40DC" w:rsidRDefault="00EA7417" w:rsidP="000539D7">
      <w:pPr>
        <w:spacing w:after="120"/>
        <w:rPr>
          <w:color w:val="000000"/>
          <w:sz w:val="20"/>
        </w:rPr>
      </w:pPr>
      <w:r w:rsidRPr="007C40DC">
        <w:rPr>
          <w:color w:val="000000"/>
          <w:sz w:val="20"/>
        </w:rPr>
        <w:t>Ek-5: Standart Formlar ve Diğer Gerekli Belgeler</w:t>
      </w:r>
    </w:p>
    <w:p w:rsidR="00EA7417" w:rsidRPr="007C40DC" w:rsidRDefault="00EA7417" w:rsidP="000539D7">
      <w:pPr>
        <w:rPr>
          <w:color w:val="000000"/>
          <w:sz w:val="20"/>
          <w:u w:val="single"/>
        </w:rPr>
      </w:pPr>
    </w:p>
    <w:p w:rsidR="00EA7417" w:rsidRPr="007C40DC" w:rsidRDefault="00EA7417" w:rsidP="000539D7">
      <w:pPr>
        <w:rPr>
          <w:color w:val="000000"/>
          <w:sz w:val="20"/>
          <w:u w:val="single"/>
        </w:rPr>
      </w:pPr>
      <w:r w:rsidRPr="007C40DC">
        <w:rPr>
          <w:snapToGrid w:val="0"/>
          <w:color w:val="000000"/>
          <w:sz w:val="20"/>
        </w:rPr>
        <w:t xml:space="preserve">Yukarıdaki belgeler arasında herhangi bir çelişki olması durumunda, bunların hükümleri, yukarıda belirtilen öncelik sırasına göre uygulanır. </w:t>
      </w:r>
    </w:p>
    <w:p w:rsidR="00EA7417" w:rsidRDefault="00EA7417" w:rsidP="000539D7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r w:rsidRPr="00F717F9">
        <w:rPr>
          <w:b/>
          <w:color w:val="000000"/>
          <w:sz w:val="20"/>
          <w:lang w:val="tr-TR"/>
        </w:rPr>
        <w:t>Sözleşme bedeli ve Ödemeler</w:t>
      </w:r>
    </w:p>
    <w:p w:rsidR="00EA7417" w:rsidRPr="007C40DC" w:rsidRDefault="00EA7417" w:rsidP="00160C21">
      <w:pPr>
        <w:pStyle w:val="ListNumber"/>
        <w:numPr>
          <w:ilvl w:val="0"/>
          <w:numId w:val="0"/>
        </w:numPr>
        <w:spacing w:before="120" w:after="120"/>
        <w:rPr>
          <w:color w:val="000000"/>
          <w:sz w:val="20"/>
          <w:lang w:val="tr-TR"/>
        </w:rPr>
      </w:pPr>
      <w:r w:rsidRPr="00F717F9">
        <w:rPr>
          <w:color w:val="000000"/>
          <w:sz w:val="20"/>
          <w:lang w:val="tr-TR"/>
        </w:rPr>
        <w:t>Sözleşme Bedeli</w:t>
      </w:r>
      <w:r w:rsidRPr="00F717F9">
        <w:rPr>
          <w:sz w:val="20"/>
          <w:lang w:val="tr-TR"/>
        </w:rPr>
        <w:tab/>
        <w:t>:.......………… TL’dir.</w:t>
      </w:r>
    </w:p>
    <w:p w:rsidR="00EA7417" w:rsidRDefault="00EA7417" w:rsidP="00160C21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Sözleşme kapsamında ön ödeme </w:t>
      </w:r>
      <w:r w:rsidRPr="00243F17">
        <w:rPr>
          <w:color w:val="000000"/>
          <w:sz w:val="20"/>
        </w:rPr>
        <w:t>yapılmayacaktır.</w:t>
      </w:r>
    </w:p>
    <w:p w:rsidR="00EA7417" w:rsidRDefault="00EA7417" w:rsidP="00160C21">
      <w:pPr>
        <w:jc w:val="both"/>
        <w:rPr>
          <w:color w:val="000000"/>
          <w:sz w:val="20"/>
        </w:rPr>
      </w:pPr>
    </w:p>
    <w:p w:rsidR="00EA7417" w:rsidRDefault="00EA7417" w:rsidP="00160C21">
      <w:pPr>
        <w:jc w:val="both"/>
        <w:rPr>
          <w:color w:val="000000"/>
          <w:sz w:val="20"/>
        </w:rPr>
      </w:pPr>
      <w:r w:rsidRPr="00E5644F">
        <w:rPr>
          <w:color w:val="000000"/>
          <w:sz w:val="20"/>
        </w:rPr>
        <w:t>Ödemeler, sözleşme konusu malın teslimini takiben yapılacaktır. Mal tesliminde faturaya istinaden ödenir.</w:t>
      </w:r>
    </w:p>
    <w:p w:rsidR="00EA7417" w:rsidRPr="00E5644F" w:rsidRDefault="00EA7417" w:rsidP="00160C21">
      <w:pPr>
        <w:jc w:val="both"/>
        <w:rPr>
          <w:color w:val="000000"/>
          <w:sz w:val="20"/>
        </w:rPr>
      </w:pPr>
    </w:p>
    <w:p w:rsidR="00EA7417" w:rsidRPr="00E5644F" w:rsidRDefault="00EA7417" w:rsidP="00160C21">
      <w:pPr>
        <w:jc w:val="both"/>
        <w:rPr>
          <w:color w:val="000000"/>
          <w:sz w:val="20"/>
        </w:rPr>
      </w:pPr>
      <w:r w:rsidRPr="00C82599">
        <w:rPr>
          <w:color w:val="000000"/>
          <w:sz w:val="20"/>
        </w:rPr>
        <w:t>Sözleşme konusu mal alımı işi için Yatırım Teşvik Belgesi alınmıştır. Verilecek tekliflerde teşvik belgesi kapsamında KDV muafiyeti uygulanacağından teklifler KDV’ siz olarak verilecek ve KDV ödenmeyecektir.</w:t>
      </w:r>
      <w:r w:rsidRPr="00E5644F">
        <w:rPr>
          <w:color w:val="000000"/>
          <w:sz w:val="20"/>
        </w:rPr>
        <w:t xml:space="preserve"> </w:t>
      </w:r>
    </w:p>
    <w:p w:rsidR="00EA7417" w:rsidRDefault="00EA7417" w:rsidP="00160C21">
      <w:pPr>
        <w:pStyle w:val="ListNumber"/>
        <w:numPr>
          <w:ilvl w:val="0"/>
          <w:numId w:val="0"/>
        </w:numPr>
        <w:spacing w:before="120" w:after="120"/>
        <w:rPr>
          <w:b/>
          <w:color w:val="000000"/>
          <w:sz w:val="20"/>
          <w:lang w:val="tr-TR"/>
        </w:rPr>
      </w:pPr>
    </w:p>
    <w:p w:rsidR="00EA7417" w:rsidRPr="00160C21" w:rsidRDefault="00EA7417" w:rsidP="00160C21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r w:rsidRPr="00160C21">
        <w:rPr>
          <w:b/>
          <w:color w:val="000000"/>
          <w:sz w:val="20"/>
          <w:lang w:val="tr-TR"/>
        </w:rPr>
        <w:t>Başlama tarihi :</w:t>
      </w:r>
    </w:p>
    <w:p w:rsidR="00EA7417" w:rsidRPr="007C40DC" w:rsidRDefault="00EA7417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Uygulamaya başlama </w:t>
      </w:r>
      <w:r w:rsidRPr="00F717F9">
        <w:rPr>
          <w:color w:val="000000"/>
          <w:sz w:val="20"/>
        </w:rPr>
        <w:t>tarihi  sözleşmenin her iki tarafça imzalandığı tarih  şeklindedir</w:t>
      </w:r>
      <w:r w:rsidRPr="007C40DC">
        <w:rPr>
          <w:color w:val="000000"/>
          <w:sz w:val="20"/>
        </w:rPr>
        <w:t>.</w:t>
      </w:r>
    </w:p>
    <w:p w:rsidR="00EA7417" w:rsidRDefault="00EA7417" w:rsidP="000539D7">
      <w:pPr>
        <w:rPr>
          <w:color w:val="000000"/>
          <w:sz w:val="20"/>
        </w:rPr>
      </w:pPr>
    </w:p>
    <w:p w:rsidR="00EA7417" w:rsidRDefault="00EA7417" w:rsidP="000539D7">
      <w:pPr>
        <w:rPr>
          <w:color w:val="000000"/>
          <w:sz w:val="20"/>
        </w:rPr>
      </w:pPr>
    </w:p>
    <w:p w:rsidR="00EA7417" w:rsidRDefault="00EA7417" w:rsidP="000539D7">
      <w:pPr>
        <w:rPr>
          <w:color w:val="000000"/>
          <w:sz w:val="20"/>
        </w:rPr>
      </w:pPr>
    </w:p>
    <w:p w:rsidR="00EA7417" w:rsidRDefault="00EA7417" w:rsidP="000539D7">
      <w:pPr>
        <w:rPr>
          <w:color w:val="000000"/>
          <w:sz w:val="20"/>
        </w:rPr>
      </w:pPr>
    </w:p>
    <w:p w:rsidR="00EA7417" w:rsidRDefault="00EA7417" w:rsidP="000539D7">
      <w:pPr>
        <w:rPr>
          <w:color w:val="000000"/>
          <w:sz w:val="20"/>
        </w:rPr>
      </w:pPr>
    </w:p>
    <w:p w:rsidR="00EA7417" w:rsidRPr="007C40DC" w:rsidRDefault="00EA7417" w:rsidP="000539D7">
      <w:pPr>
        <w:rPr>
          <w:color w:val="000000"/>
          <w:sz w:val="20"/>
        </w:rPr>
      </w:pPr>
    </w:p>
    <w:p w:rsidR="00EA7417" w:rsidRPr="007C40DC" w:rsidRDefault="00EA7417" w:rsidP="000539D7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 xml:space="preserve">Uygulama Süresi </w:t>
      </w:r>
    </w:p>
    <w:p w:rsidR="00EA7417" w:rsidRPr="00F717F9" w:rsidRDefault="00EA7417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Sözleşmenin II ve </w:t>
      </w:r>
      <w:r w:rsidRPr="00F717F9">
        <w:rPr>
          <w:color w:val="000000"/>
          <w:sz w:val="20"/>
        </w:rPr>
        <w:t xml:space="preserve">III no.lu ekleri dahilinde ifade edilen görevlerin uygulama süresi, sözleşmenin başlama tarihinden </w:t>
      </w:r>
      <w:r w:rsidRPr="009A690A">
        <w:rPr>
          <w:color w:val="000000"/>
          <w:sz w:val="20"/>
        </w:rPr>
        <w:t>itibaren 4 aydır</w:t>
      </w:r>
      <w:r w:rsidRPr="00F717F9">
        <w:rPr>
          <w:color w:val="000000"/>
          <w:sz w:val="20"/>
        </w:rPr>
        <w:t xml:space="preserve"> </w:t>
      </w:r>
    </w:p>
    <w:p w:rsidR="00EA7417" w:rsidRPr="00F717F9" w:rsidRDefault="00EA7417" w:rsidP="000539D7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bookmarkStart w:id="7" w:name="_Ref500218714"/>
      <w:r w:rsidRPr="00F717F9">
        <w:rPr>
          <w:b/>
          <w:color w:val="000000"/>
          <w:sz w:val="20"/>
          <w:lang w:val="tr-TR"/>
        </w:rPr>
        <w:t>Rapor</w:t>
      </w:r>
      <w:bookmarkEnd w:id="7"/>
      <w:r w:rsidRPr="00F717F9">
        <w:rPr>
          <w:b/>
          <w:color w:val="000000"/>
          <w:sz w:val="20"/>
          <w:lang w:val="tr-TR"/>
        </w:rPr>
        <w:t>lama</w:t>
      </w:r>
    </w:p>
    <w:p w:rsidR="00EA7417" w:rsidRPr="007C40DC" w:rsidRDefault="00EA7417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>Yüklenici, ilerleme raporlarını Genel Koşulların ilgili maddelerinde ve Şartnamede belirtildiği şekliyle sunar.</w:t>
      </w:r>
    </w:p>
    <w:p w:rsidR="00EA7417" w:rsidRPr="007C40DC" w:rsidRDefault="00EA7417" w:rsidP="000539D7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 xml:space="preserve">İletişim-Tebligat Adresleri </w:t>
      </w:r>
    </w:p>
    <w:p w:rsidR="00EA7417" w:rsidRPr="007C40DC" w:rsidRDefault="00EA7417" w:rsidP="00D121D4">
      <w:pPr>
        <w:keepNext/>
        <w:numPr>
          <w:ilvl w:val="1"/>
          <w:numId w:val="11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Sözleşme Makamı ve Tedarikçi arasındaki bu sözleşme ile ilgili tüm yazışmalarda sözleşmenin başlığı ve kimlik numarası belirtilecektir. Yazışmalar, bu sözleşmedeki adreslere posta, faks yoluyla gönderilecek veya elden teslim edilecektir.  </w:t>
      </w:r>
    </w:p>
    <w:p w:rsidR="00EA7417" w:rsidRPr="007C40DC" w:rsidRDefault="00EA7417" w:rsidP="000539D7">
      <w:pPr>
        <w:keepNext/>
        <w:rPr>
          <w:color w:val="000000"/>
          <w:sz w:val="20"/>
        </w:rPr>
      </w:pPr>
    </w:p>
    <w:p w:rsidR="00EA7417" w:rsidRPr="007C40DC" w:rsidRDefault="00EA7417" w:rsidP="00D121D4">
      <w:pPr>
        <w:keepNext/>
        <w:numPr>
          <w:ilvl w:val="1"/>
          <w:numId w:val="11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Tarafların yukarıda yazılı olarak bildirdiği adrese yapılacak tebligat kendisine yapılmış sayılır. Tarafların adres değişikliğine ilişkin yazılı bildirimde bulunmaması halinde yeni adresine tebligat yapılamamasından sorumluluk kabul edilmez. </w:t>
      </w:r>
    </w:p>
    <w:p w:rsidR="00EA7417" w:rsidRPr="007C40DC" w:rsidRDefault="00EA7417" w:rsidP="000539D7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 xml:space="preserve">Sözleşmenin tabi olduğu hukuk ve dili </w:t>
      </w:r>
    </w:p>
    <w:p w:rsidR="00EA7417" w:rsidRPr="007C40DC" w:rsidRDefault="00EA7417" w:rsidP="005B2D5F">
      <w:pPr>
        <w:keepNext/>
        <w:numPr>
          <w:ilvl w:val="1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Sözleşmede düzenlenmeyen her husus Türkiye Cumhuriyeti kanunları kapsamında değerlendirilecektir. </w:t>
      </w:r>
    </w:p>
    <w:p w:rsidR="00EA7417" w:rsidRPr="007C40DC" w:rsidRDefault="00EA7417" w:rsidP="000539D7">
      <w:pPr>
        <w:keepNext/>
        <w:rPr>
          <w:color w:val="000000"/>
          <w:sz w:val="20"/>
        </w:rPr>
      </w:pPr>
    </w:p>
    <w:p w:rsidR="00EA7417" w:rsidRPr="007C40DC" w:rsidRDefault="00EA7417" w:rsidP="005B2D5F">
      <w:pPr>
        <w:keepNext/>
        <w:numPr>
          <w:ilvl w:val="1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0"/>
        </w:rPr>
      </w:pPr>
      <w:r w:rsidRPr="007C40DC">
        <w:rPr>
          <w:color w:val="000000"/>
          <w:sz w:val="20"/>
        </w:rPr>
        <w:t>Sözleşmenin dili; taraflar arasındaki bütün yazılı iletişim Türkçe yapılır.</w:t>
      </w:r>
    </w:p>
    <w:p w:rsidR="00EA7417" w:rsidRPr="007C40DC" w:rsidRDefault="00EA7417" w:rsidP="000539D7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 xml:space="preserve">Anlaşmazlıkların giderilmesi </w:t>
      </w:r>
    </w:p>
    <w:p w:rsidR="00EA7417" w:rsidRPr="007C40DC" w:rsidRDefault="00EA7417" w:rsidP="000539D7">
      <w:pPr>
        <w:pStyle w:val="BodyTextIndent3"/>
        <w:rPr>
          <w:color w:val="000000"/>
          <w:sz w:val="20"/>
        </w:rPr>
      </w:pPr>
      <w:r w:rsidRPr="007C40DC">
        <w:rPr>
          <w:color w:val="000000"/>
          <w:sz w:val="20"/>
        </w:rPr>
        <w:tab/>
        <w:t xml:space="preserve"> Bu sözleşmeyle ilgili ya da bu sözleşmeden dolayı ortaya çıkan ve diğer herhangi bir şekilde çözümlenemeyen herhangi bir anlaşmazlık </w:t>
      </w:r>
      <w:r>
        <w:rPr>
          <w:color w:val="000000"/>
          <w:sz w:val="20"/>
        </w:rPr>
        <w:t>Mersin</w:t>
      </w:r>
      <w:r w:rsidRPr="007C40DC">
        <w:rPr>
          <w:color w:val="000000"/>
          <w:sz w:val="20"/>
        </w:rPr>
        <w:t xml:space="preserve"> mahkemelerince çözülür. </w:t>
      </w:r>
    </w:p>
    <w:p w:rsidR="00EA7417" w:rsidRPr="007C40DC" w:rsidRDefault="00EA7417" w:rsidP="000539D7">
      <w:pPr>
        <w:rPr>
          <w:color w:val="000000"/>
          <w:sz w:val="20"/>
        </w:rPr>
      </w:pPr>
    </w:p>
    <w:p w:rsidR="00EA7417" w:rsidRPr="007C40DC" w:rsidRDefault="00EA7417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>İş bu sözleşme, bir tanesi Sözleşme Makamı diğeri ise Yüklenicide kalacak şekilde, iki asıl nüsha olarak hazırlanmıştır.</w:t>
      </w:r>
    </w:p>
    <w:p w:rsidR="00EA7417" w:rsidRPr="007C40DC" w:rsidRDefault="00EA7417" w:rsidP="000539D7">
      <w:pPr>
        <w:keepNext/>
        <w:rPr>
          <w:color w:val="000000"/>
          <w:sz w:val="20"/>
        </w:rPr>
      </w:pPr>
    </w:p>
    <w:tbl>
      <w:tblPr>
        <w:tblW w:w="9501" w:type="dxa"/>
        <w:tblLayout w:type="fixed"/>
        <w:tblLook w:val="0000"/>
      </w:tblPr>
      <w:tblGrid>
        <w:gridCol w:w="1599"/>
        <w:gridCol w:w="3259"/>
        <w:gridCol w:w="2321"/>
        <w:gridCol w:w="2322"/>
      </w:tblGrid>
      <w:tr w:rsidR="00EA7417" w:rsidRPr="007C40DC">
        <w:tc>
          <w:tcPr>
            <w:tcW w:w="4858" w:type="dxa"/>
            <w:gridSpan w:val="2"/>
          </w:tcPr>
          <w:p w:rsidR="00EA7417" w:rsidRPr="007C40DC" w:rsidRDefault="00EA7417" w:rsidP="008A245A">
            <w:pPr>
              <w:pStyle w:val="BodyText"/>
              <w:rPr>
                <w:b/>
                <w:color w:val="000000"/>
                <w:sz w:val="20"/>
                <w:lang w:val="tr-TR"/>
              </w:rPr>
            </w:pPr>
            <w:r w:rsidRPr="007C40DC">
              <w:rPr>
                <w:b/>
                <w:color w:val="000000"/>
                <w:sz w:val="20"/>
                <w:lang w:val="tr-TR"/>
              </w:rPr>
              <w:t>Yüklenicinin</w:t>
            </w:r>
          </w:p>
        </w:tc>
        <w:tc>
          <w:tcPr>
            <w:tcW w:w="4643" w:type="dxa"/>
            <w:gridSpan w:val="2"/>
          </w:tcPr>
          <w:p w:rsidR="00EA7417" w:rsidRPr="007C40DC" w:rsidRDefault="00EA7417" w:rsidP="008A245A">
            <w:pPr>
              <w:pStyle w:val="BodyText"/>
              <w:rPr>
                <w:b/>
                <w:color w:val="000000"/>
                <w:sz w:val="20"/>
                <w:lang w:val="tr-TR"/>
              </w:rPr>
            </w:pPr>
            <w:r w:rsidRPr="007C40DC">
              <w:rPr>
                <w:b/>
                <w:color w:val="000000"/>
                <w:sz w:val="20"/>
                <w:lang w:val="tr-TR"/>
              </w:rPr>
              <w:t>Sözleşme Makamının</w:t>
            </w:r>
          </w:p>
        </w:tc>
      </w:tr>
      <w:tr w:rsidR="00EA7417" w:rsidRPr="007C40DC">
        <w:trPr>
          <w:cantSplit/>
        </w:trPr>
        <w:tc>
          <w:tcPr>
            <w:tcW w:w="1599" w:type="dxa"/>
          </w:tcPr>
          <w:p w:rsidR="00EA7417" w:rsidRPr="007C40DC" w:rsidRDefault="00EA7417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Adı:</w:t>
            </w:r>
          </w:p>
        </w:tc>
        <w:tc>
          <w:tcPr>
            <w:tcW w:w="3259" w:type="dxa"/>
          </w:tcPr>
          <w:p w:rsidR="00EA7417" w:rsidRPr="007C40DC" w:rsidRDefault="00EA7417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:rsidR="00EA7417" w:rsidRPr="007C40DC" w:rsidRDefault="00EA7417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Adı:</w:t>
            </w:r>
          </w:p>
        </w:tc>
        <w:tc>
          <w:tcPr>
            <w:tcW w:w="2322" w:type="dxa"/>
          </w:tcPr>
          <w:p w:rsidR="00EA7417" w:rsidRPr="007C40DC" w:rsidRDefault="00EA7417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</w:tr>
      <w:tr w:rsidR="00EA7417" w:rsidRPr="007C40DC">
        <w:trPr>
          <w:cantSplit/>
        </w:trPr>
        <w:tc>
          <w:tcPr>
            <w:tcW w:w="1599" w:type="dxa"/>
          </w:tcPr>
          <w:p w:rsidR="00EA7417" w:rsidRPr="007C40DC" w:rsidRDefault="00EA7417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Unvanı:</w:t>
            </w:r>
          </w:p>
        </w:tc>
        <w:tc>
          <w:tcPr>
            <w:tcW w:w="3259" w:type="dxa"/>
          </w:tcPr>
          <w:p w:rsidR="00EA7417" w:rsidRPr="007C40DC" w:rsidRDefault="00EA7417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:rsidR="00EA7417" w:rsidRPr="007C40DC" w:rsidRDefault="00EA7417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Unvanı:</w:t>
            </w:r>
          </w:p>
        </w:tc>
        <w:tc>
          <w:tcPr>
            <w:tcW w:w="2322" w:type="dxa"/>
          </w:tcPr>
          <w:p w:rsidR="00EA7417" w:rsidRPr="007C40DC" w:rsidRDefault="00EA7417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</w:tr>
      <w:tr w:rsidR="00EA7417" w:rsidRPr="007C40DC">
        <w:trPr>
          <w:cantSplit/>
        </w:trPr>
        <w:tc>
          <w:tcPr>
            <w:tcW w:w="1599" w:type="dxa"/>
          </w:tcPr>
          <w:p w:rsidR="00EA7417" w:rsidRPr="007C40DC" w:rsidRDefault="00EA7417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İmzası:</w:t>
            </w:r>
          </w:p>
        </w:tc>
        <w:tc>
          <w:tcPr>
            <w:tcW w:w="3259" w:type="dxa"/>
          </w:tcPr>
          <w:p w:rsidR="00EA7417" w:rsidRPr="007C40DC" w:rsidRDefault="00EA7417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:rsidR="00EA7417" w:rsidRPr="007C40DC" w:rsidRDefault="00EA7417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İmzası:</w:t>
            </w:r>
          </w:p>
        </w:tc>
        <w:tc>
          <w:tcPr>
            <w:tcW w:w="2322" w:type="dxa"/>
          </w:tcPr>
          <w:p w:rsidR="00EA7417" w:rsidRPr="007C40DC" w:rsidRDefault="00EA7417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</w:tr>
      <w:tr w:rsidR="00EA7417" w:rsidRPr="007C40DC">
        <w:trPr>
          <w:cantSplit/>
        </w:trPr>
        <w:tc>
          <w:tcPr>
            <w:tcW w:w="1599" w:type="dxa"/>
          </w:tcPr>
          <w:p w:rsidR="00EA7417" w:rsidRPr="007C40DC" w:rsidRDefault="00EA7417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3259" w:type="dxa"/>
          </w:tcPr>
          <w:p w:rsidR="00EA7417" w:rsidRPr="007C40DC" w:rsidRDefault="00EA7417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:rsidR="00EA7417" w:rsidRPr="007C40DC" w:rsidRDefault="00EA7417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2322" w:type="dxa"/>
          </w:tcPr>
          <w:p w:rsidR="00EA7417" w:rsidRPr="007C40DC" w:rsidRDefault="00EA7417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</w:tr>
    </w:tbl>
    <w:p w:rsidR="00EA7417" w:rsidRPr="007C40DC" w:rsidRDefault="00EA7417" w:rsidP="000539D7"/>
    <w:p w:rsidR="00EA7417" w:rsidRPr="007C40DC" w:rsidRDefault="00EA7417" w:rsidP="000539D7"/>
    <w:p w:rsidR="00EA7417" w:rsidRPr="007C40DC" w:rsidRDefault="00EA7417" w:rsidP="000539D7"/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1555AD">
      <w:pPr>
        <w:jc w:val="both"/>
        <w:rPr>
          <w:lang w:eastAsia="en-US"/>
        </w:rPr>
      </w:pPr>
    </w:p>
    <w:p w:rsidR="00EA7417" w:rsidRPr="007C40DC" w:rsidRDefault="00EA7417" w:rsidP="003E0489">
      <w:pPr>
        <w:pStyle w:val="Header"/>
        <w:rPr>
          <w:lang w:val="tr-TR"/>
        </w:rPr>
      </w:pPr>
      <w:bookmarkStart w:id="8" w:name="_Söz.Ek-1:_Genel_Koşullar"/>
      <w:bookmarkEnd w:id="8"/>
    </w:p>
    <w:sectPr w:rsidR="00EA7417" w:rsidRPr="007C40DC" w:rsidSect="006B4538">
      <w:headerReference w:type="default" r:id="rId7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417" w:rsidRDefault="00EA7417">
      <w:r>
        <w:separator/>
      </w:r>
    </w:p>
  </w:endnote>
  <w:endnote w:type="continuationSeparator" w:id="0">
    <w:p w:rsidR="00EA7417" w:rsidRDefault="00EA7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417" w:rsidRDefault="00EA7417">
      <w:r>
        <w:separator/>
      </w:r>
    </w:p>
  </w:footnote>
  <w:footnote w:type="continuationSeparator" w:id="0">
    <w:p w:rsidR="00EA7417" w:rsidRDefault="00EA7417">
      <w:r>
        <w:continuationSeparator/>
      </w:r>
    </w:p>
  </w:footnote>
  <w:footnote w:id="1">
    <w:p w:rsidR="00EA7417" w:rsidRDefault="00EA7417" w:rsidP="000539D7">
      <w:pPr>
        <w:pStyle w:val="FootnoteText"/>
      </w:pPr>
      <w:r>
        <w:rPr>
          <w:rStyle w:val="FootnoteReference"/>
        </w:rPr>
        <w:footnoteRef/>
      </w:r>
      <w:r>
        <w:rPr>
          <w:sz w:val="16"/>
        </w:rPr>
        <w:t xml:space="preserve"> Yüklenici olan taraf şahıs olduğu durumlarda</w:t>
      </w:r>
      <w:r>
        <w:rPr>
          <w:color w:val="000000"/>
          <w:sz w:val="16"/>
        </w:rPr>
        <w:t>.</w:t>
      </w:r>
    </w:p>
  </w:footnote>
  <w:footnote w:id="2">
    <w:p w:rsidR="00EA7417" w:rsidRDefault="00EA7417" w:rsidP="000539D7">
      <w:pPr>
        <w:pStyle w:val="FootnoteText"/>
      </w:pPr>
      <w:r>
        <w:rPr>
          <w:rStyle w:val="FootnoteReference"/>
        </w:rPr>
        <w:footnoteRef/>
      </w:r>
      <w:r>
        <w:rPr>
          <w:sz w:val="16"/>
        </w:rPr>
        <w:t xml:space="preserve"> Geçerli olan hallerde. Şahıslar için, kimlik numarası, pasaport ya da eşdeğer diğer belge numarasını belirtiniz.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417" w:rsidRPr="00564259" w:rsidRDefault="00EA7417" w:rsidP="00F57569">
    <w:pPr>
      <w:pStyle w:val="Header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3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Teklif Dosyası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  <w:p w:rsidR="00EA7417" w:rsidRPr="00564259" w:rsidRDefault="00EA7417" w:rsidP="00564259">
    <w:pPr>
      <w:pStyle w:val="Header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CBCC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sz w:val="20"/>
        <w:szCs w:val="20"/>
      </w:rPr>
    </w:lvl>
  </w:abstractNum>
  <w:abstractNum w:abstractNumId="2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32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36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firstLine="851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cs="Times New Roman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22DD3599"/>
    <w:multiLevelType w:val="multilevel"/>
    <w:tmpl w:val="9702D2C4"/>
    <w:lvl w:ilvl="0">
      <w:start w:val="1"/>
      <w:numFmt w:val="decimal"/>
      <w:lvlText w:val="Madde (%1)"/>
      <w:lvlJc w:val="left"/>
      <w:pPr>
        <w:tabs>
          <w:tab w:val="num" w:pos="1249"/>
        </w:tabs>
        <w:ind w:left="1249" w:hanging="709"/>
      </w:pPr>
      <w:rPr>
        <w:rFonts w:cs="Times New Roman" w:hint="default"/>
        <w:b/>
        <w:i w:val="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7"/>
  </w:num>
  <w:num w:numId="8">
    <w:abstractNumId w:val="1"/>
  </w:num>
  <w:num w:numId="9">
    <w:abstractNumId w:val="3"/>
  </w:num>
  <w:num w:numId="10">
    <w:abstractNumId w:val="5"/>
  </w:num>
  <w:num w:numId="11">
    <w:abstractNumId w:val="4"/>
  </w:num>
  <w:num w:numId="12">
    <w:abstractNumId w:val="6"/>
  </w:num>
  <w:num w:numId="13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080A"/>
    <w:rsid w:val="000000D4"/>
    <w:rsid w:val="00003CFF"/>
    <w:rsid w:val="00004C8E"/>
    <w:rsid w:val="0001340E"/>
    <w:rsid w:val="00015F62"/>
    <w:rsid w:val="0001772F"/>
    <w:rsid w:val="00020806"/>
    <w:rsid w:val="00020C07"/>
    <w:rsid w:val="000238F9"/>
    <w:rsid w:val="00024AD3"/>
    <w:rsid w:val="00026EC0"/>
    <w:rsid w:val="0004264A"/>
    <w:rsid w:val="00042D9B"/>
    <w:rsid w:val="000453F3"/>
    <w:rsid w:val="00045F01"/>
    <w:rsid w:val="000539D7"/>
    <w:rsid w:val="00053D77"/>
    <w:rsid w:val="00055D3F"/>
    <w:rsid w:val="000668D0"/>
    <w:rsid w:val="00066ED4"/>
    <w:rsid w:val="00067D7A"/>
    <w:rsid w:val="00070167"/>
    <w:rsid w:val="00071CC9"/>
    <w:rsid w:val="000721AE"/>
    <w:rsid w:val="00072C6F"/>
    <w:rsid w:val="00074F93"/>
    <w:rsid w:val="00077499"/>
    <w:rsid w:val="00081803"/>
    <w:rsid w:val="0008259E"/>
    <w:rsid w:val="00084B3E"/>
    <w:rsid w:val="00086F27"/>
    <w:rsid w:val="0008743D"/>
    <w:rsid w:val="0009080A"/>
    <w:rsid w:val="0009269B"/>
    <w:rsid w:val="00097EB7"/>
    <w:rsid w:val="000A0AFD"/>
    <w:rsid w:val="000A3CAA"/>
    <w:rsid w:val="000A71FD"/>
    <w:rsid w:val="000B3B0B"/>
    <w:rsid w:val="000B40C7"/>
    <w:rsid w:val="000B455F"/>
    <w:rsid w:val="000B6861"/>
    <w:rsid w:val="000C417C"/>
    <w:rsid w:val="000C5035"/>
    <w:rsid w:val="000C6CEB"/>
    <w:rsid w:val="000D4896"/>
    <w:rsid w:val="000D6475"/>
    <w:rsid w:val="000D7D16"/>
    <w:rsid w:val="000E2602"/>
    <w:rsid w:val="000E6559"/>
    <w:rsid w:val="000E6A68"/>
    <w:rsid w:val="00104915"/>
    <w:rsid w:val="00105F2C"/>
    <w:rsid w:val="001072D4"/>
    <w:rsid w:val="00113059"/>
    <w:rsid w:val="00114C38"/>
    <w:rsid w:val="0011736A"/>
    <w:rsid w:val="00123D5A"/>
    <w:rsid w:val="00123D96"/>
    <w:rsid w:val="00130424"/>
    <w:rsid w:val="00131D33"/>
    <w:rsid w:val="00132283"/>
    <w:rsid w:val="001330D8"/>
    <w:rsid w:val="00137594"/>
    <w:rsid w:val="00141119"/>
    <w:rsid w:val="00141DD9"/>
    <w:rsid w:val="00147A44"/>
    <w:rsid w:val="001508E2"/>
    <w:rsid w:val="00151748"/>
    <w:rsid w:val="001555AD"/>
    <w:rsid w:val="00156E6E"/>
    <w:rsid w:val="00160C21"/>
    <w:rsid w:val="001610FB"/>
    <w:rsid w:val="0016375A"/>
    <w:rsid w:val="0016667A"/>
    <w:rsid w:val="00176476"/>
    <w:rsid w:val="001829AE"/>
    <w:rsid w:val="001833B5"/>
    <w:rsid w:val="0018563A"/>
    <w:rsid w:val="00186EC3"/>
    <w:rsid w:val="0019088E"/>
    <w:rsid w:val="00193226"/>
    <w:rsid w:val="00194AC6"/>
    <w:rsid w:val="00195413"/>
    <w:rsid w:val="001973D0"/>
    <w:rsid w:val="001A0F67"/>
    <w:rsid w:val="001A0F99"/>
    <w:rsid w:val="001A1913"/>
    <w:rsid w:val="001A3052"/>
    <w:rsid w:val="001A39CE"/>
    <w:rsid w:val="001A4E13"/>
    <w:rsid w:val="001A5D87"/>
    <w:rsid w:val="001A5FF2"/>
    <w:rsid w:val="001B2AE1"/>
    <w:rsid w:val="001B4682"/>
    <w:rsid w:val="001B4ABD"/>
    <w:rsid w:val="001B4AEB"/>
    <w:rsid w:val="001B6F89"/>
    <w:rsid w:val="001C159E"/>
    <w:rsid w:val="001C20CF"/>
    <w:rsid w:val="001C4E1D"/>
    <w:rsid w:val="001C6BA9"/>
    <w:rsid w:val="001D2304"/>
    <w:rsid w:val="001D4F4E"/>
    <w:rsid w:val="001E3B3A"/>
    <w:rsid w:val="001E44C6"/>
    <w:rsid w:val="001E5952"/>
    <w:rsid w:val="001E65A6"/>
    <w:rsid w:val="001E7EA5"/>
    <w:rsid w:val="001F0A99"/>
    <w:rsid w:val="001F3796"/>
    <w:rsid w:val="001F56C7"/>
    <w:rsid w:val="00200A50"/>
    <w:rsid w:val="0020151D"/>
    <w:rsid w:val="0020298D"/>
    <w:rsid w:val="0021070E"/>
    <w:rsid w:val="00214260"/>
    <w:rsid w:val="00216BF2"/>
    <w:rsid w:val="002241BC"/>
    <w:rsid w:val="0022438B"/>
    <w:rsid w:val="00225CB4"/>
    <w:rsid w:val="00230FCB"/>
    <w:rsid w:val="00234730"/>
    <w:rsid w:val="00242DC5"/>
    <w:rsid w:val="00243F17"/>
    <w:rsid w:val="00245CFD"/>
    <w:rsid w:val="002478A9"/>
    <w:rsid w:val="002503D3"/>
    <w:rsid w:val="002509B8"/>
    <w:rsid w:val="002514D9"/>
    <w:rsid w:val="00252AF0"/>
    <w:rsid w:val="0025379D"/>
    <w:rsid w:val="00254945"/>
    <w:rsid w:val="00255190"/>
    <w:rsid w:val="00256532"/>
    <w:rsid w:val="00261540"/>
    <w:rsid w:val="002658E6"/>
    <w:rsid w:val="002711F9"/>
    <w:rsid w:val="00273D0B"/>
    <w:rsid w:val="00276F97"/>
    <w:rsid w:val="00277C0C"/>
    <w:rsid w:val="002805A0"/>
    <w:rsid w:val="00281655"/>
    <w:rsid w:val="002961BA"/>
    <w:rsid w:val="00297CFC"/>
    <w:rsid w:val="002A1C71"/>
    <w:rsid w:val="002B2A09"/>
    <w:rsid w:val="002C0B5D"/>
    <w:rsid w:val="002C4778"/>
    <w:rsid w:val="002D070A"/>
    <w:rsid w:val="002D38F5"/>
    <w:rsid w:val="002D3C88"/>
    <w:rsid w:val="002D4A81"/>
    <w:rsid w:val="002D5CE5"/>
    <w:rsid w:val="002D6E7D"/>
    <w:rsid w:val="002E03C3"/>
    <w:rsid w:val="002E7652"/>
    <w:rsid w:val="002E76DD"/>
    <w:rsid w:val="002F0BBD"/>
    <w:rsid w:val="002F4369"/>
    <w:rsid w:val="002F6A5B"/>
    <w:rsid w:val="00302C51"/>
    <w:rsid w:val="003036CD"/>
    <w:rsid w:val="00304D61"/>
    <w:rsid w:val="00310C7A"/>
    <w:rsid w:val="003126F1"/>
    <w:rsid w:val="0031553F"/>
    <w:rsid w:val="003157DF"/>
    <w:rsid w:val="00315CC4"/>
    <w:rsid w:val="00315E82"/>
    <w:rsid w:val="00317B69"/>
    <w:rsid w:val="00320287"/>
    <w:rsid w:val="00322DBD"/>
    <w:rsid w:val="003242EC"/>
    <w:rsid w:val="00326DEE"/>
    <w:rsid w:val="00331325"/>
    <w:rsid w:val="00332F88"/>
    <w:rsid w:val="00335223"/>
    <w:rsid w:val="00336AD9"/>
    <w:rsid w:val="00340800"/>
    <w:rsid w:val="00340B08"/>
    <w:rsid w:val="0034623C"/>
    <w:rsid w:val="00354FC0"/>
    <w:rsid w:val="00360626"/>
    <w:rsid w:val="00361794"/>
    <w:rsid w:val="00361BB8"/>
    <w:rsid w:val="003623A2"/>
    <w:rsid w:val="00362B3C"/>
    <w:rsid w:val="003645F5"/>
    <w:rsid w:val="003647C8"/>
    <w:rsid w:val="0036501D"/>
    <w:rsid w:val="00365D77"/>
    <w:rsid w:val="003668AE"/>
    <w:rsid w:val="00372AE0"/>
    <w:rsid w:val="00374550"/>
    <w:rsid w:val="00374A45"/>
    <w:rsid w:val="00377580"/>
    <w:rsid w:val="0037793E"/>
    <w:rsid w:val="003821ED"/>
    <w:rsid w:val="00391AF7"/>
    <w:rsid w:val="0039308D"/>
    <w:rsid w:val="003A1075"/>
    <w:rsid w:val="003A3411"/>
    <w:rsid w:val="003A6CEE"/>
    <w:rsid w:val="003A79FD"/>
    <w:rsid w:val="003A7A4C"/>
    <w:rsid w:val="003B00F8"/>
    <w:rsid w:val="003B01AA"/>
    <w:rsid w:val="003B168C"/>
    <w:rsid w:val="003B26F1"/>
    <w:rsid w:val="003B6A78"/>
    <w:rsid w:val="003C1D6F"/>
    <w:rsid w:val="003C2D5D"/>
    <w:rsid w:val="003C42B1"/>
    <w:rsid w:val="003C4331"/>
    <w:rsid w:val="003C5ED1"/>
    <w:rsid w:val="003C78BD"/>
    <w:rsid w:val="003D7106"/>
    <w:rsid w:val="003E0489"/>
    <w:rsid w:val="003E3ADC"/>
    <w:rsid w:val="003F0723"/>
    <w:rsid w:val="003F1C59"/>
    <w:rsid w:val="003F21A6"/>
    <w:rsid w:val="003F4179"/>
    <w:rsid w:val="0040191A"/>
    <w:rsid w:val="004043E4"/>
    <w:rsid w:val="00404506"/>
    <w:rsid w:val="00407486"/>
    <w:rsid w:val="00411A58"/>
    <w:rsid w:val="0041536A"/>
    <w:rsid w:val="00416C5F"/>
    <w:rsid w:val="00420DD6"/>
    <w:rsid w:val="00422B6A"/>
    <w:rsid w:val="00423E8E"/>
    <w:rsid w:val="00424B7C"/>
    <w:rsid w:val="00424C12"/>
    <w:rsid w:val="0042753A"/>
    <w:rsid w:val="00436386"/>
    <w:rsid w:val="0044479C"/>
    <w:rsid w:val="004474EF"/>
    <w:rsid w:val="004478AB"/>
    <w:rsid w:val="00451BB9"/>
    <w:rsid w:val="00455246"/>
    <w:rsid w:val="00460963"/>
    <w:rsid w:val="00464DE7"/>
    <w:rsid w:val="00465541"/>
    <w:rsid w:val="004715F3"/>
    <w:rsid w:val="004812BB"/>
    <w:rsid w:val="004821BC"/>
    <w:rsid w:val="0048351F"/>
    <w:rsid w:val="004837F9"/>
    <w:rsid w:val="00487D8B"/>
    <w:rsid w:val="00487DE2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67B7"/>
    <w:rsid w:val="004A6ADE"/>
    <w:rsid w:val="004A6CAB"/>
    <w:rsid w:val="004B1EF9"/>
    <w:rsid w:val="004B30EB"/>
    <w:rsid w:val="004B52EC"/>
    <w:rsid w:val="004C52A8"/>
    <w:rsid w:val="004C5FCD"/>
    <w:rsid w:val="004C68BE"/>
    <w:rsid w:val="004D094D"/>
    <w:rsid w:val="004D0BC8"/>
    <w:rsid w:val="004D0C24"/>
    <w:rsid w:val="004D4476"/>
    <w:rsid w:val="004D6D3F"/>
    <w:rsid w:val="004E129A"/>
    <w:rsid w:val="004E51FB"/>
    <w:rsid w:val="004E77B0"/>
    <w:rsid w:val="004F102A"/>
    <w:rsid w:val="004F223E"/>
    <w:rsid w:val="004F2B0D"/>
    <w:rsid w:val="004F3634"/>
    <w:rsid w:val="004F5757"/>
    <w:rsid w:val="004F6FB7"/>
    <w:rsid w:val="005010BD"/>
    <w:rsid w:val="0050252E"/>
    <w:rsid w:val="005026FB"/>
    <w:rsid w:val="00504E5C"/>
    <w:rsid w:val="00506BE3"/>
    <w:rsid w:val="005078CB"/>
    <w:rsid w:val="00515D3E"/>
    <w:rsid w:val="005218B3"/>
    <w:rsid w:val="005219BC"/>
    <w:rsid w:val="005220D4"/>
    <w:rsid w:val="005254A3"/>
    <w:rsid w:val="0053045D"/>
    <w:rsid w:val="005332EE"/>
    <w:rsid w:val="0053390B"/>
    <w:rsid w:val="00533965"/>
    <w:rsid w:val="00534F87"/>
    <w:rsid w:val="00540324"/>
    <w:rsid w:val="005408F7"/>
    <w:rsid w:val="00542B39"/>
    <w:rsid w:val="00544995"/>
    <w:rsid w:val="005502A8"/>
    <w:rsid w:val="005574E4"/>
    <w:rsid w:val="00560F64"/>
    <w:rsid w:val="00564210"/>
    <w:rsid w:val="00564259"/>
    <w:rsid w:val="005657A2"/>
    <w:rsid w:val="005672DB"/>
    <w:rsid w:val="00567C0B"/>
    <w:rsid w:val="00571639"/>
    <w:rsid w:val="00572DF2"/>
    <w:rsid w:val="00576FDE"/>
    <w:rsid w:val="00577361"/>
    <w:rsid w:val="00577F8A"/>
    <w:rsid w:val="005839C0"/>
    <w:rsid w:val="00590A92"/>
    <w:rsid w:val="005932E7"/>
    <w:rsid w:val="00594CBE"/>
    <w:rsid w:val="00597696"/>
    <w:rsid w:val="005A226A"/>
    <w:rsid w:val="005A753A"/>
    <w:rsid w:val="005A7586"/>
    <w:rsid w:val="005B25BB"/>
    <w:rsid w:val="005B2D5F"/>
    <w:rsid w:val="005B37AE"/>
    <w:rsid w:val="005B5B9D"/>
    <w:rsid w:val="005C029B"/>
    <w:rsid w:val="005C1F37"/>
    <w:rsid w:val="005C2423"/>
    <w:rsid w:val="005C53B2"/>
    <w:rsid w:val="005D30C4"/>
    <w:rsid w:val="005D410C"/>
    <w:rsid w:val="005D4D70"/>
    <w:rsid w:val="005D7C16"/>
    <w:rsid w:val="005E00AA"/>
    <w:rsid w:val="005E18A5"/>
    <w:rsid w:val="005E34AE"/>
    <w:rsid w:val="005E57C4"/>
    <w:rsid w:val="005E5C42"/>
    <w:rsid w:val="005F28A3"/>
    <w:rsid w:val="005F684F"/>
    <w:rsid w:val="00600152"/>
    <w:rsid w:val="00600DE8"/>
    <w:rsid w:val="00607B5D"/>
    <w:rsid w:val="00607CAB"/>
    <w:rsid w:val="006235E2"/>
    <w:rsid w:val="00624E5D"/>
    <w:rsid w:val="00627759"/>
    <w:rsid w:val="00631269"/>
    <w:rsid w:val="00633113"/>
    <w:rsid w:val="0063580C"/>
    <w:rsid w:val="0063616C"/>
    <w:rsid w:val="00636A0F"/>
    <w:rsid w:val="0064153A"/>
    <w:rsid w:val="00641E64"/>
    <w:rsid w:val="006438F0"/>
    <w:rsid w:val="00644D7A"/>
    <w:rsid w:val="00646DE9"/>
    <w:rsid w:val="006479C2"/>
    <w:rsid w:val="00654296"/>
    <w:rsid w:val="006654E1"/>
    <w:rsid w:val="0066611C"/>
    <w:rsid w:val="006723BE"/>
    <w:rsid w:val="00673884"/>
    <w:rsid w:val="00673FA3"/>
    <w:rsid w:val="006944DA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538"/>
    <w:rsid w:val="006B457D"/>
    <w:rsid w:val="006B55D7"/>
    <w:rsid w:val="006B59E9"/>
    <w:rsid w:val="006B75AE"/>
    <w:rsid w:val="006C0FA3"/>
    <w:rsid w:val="006C3919"/>
    <w:rsid w:val="006C6859"/>
    <w:rsid w:val="006C6A7B"/>
    <w:rsid w:val="006C6B5E"/>
    <w:rsid w:val="006E0FD9"/>
    <w:rsid w:val="006F23E5"/>
    <w:rsid w:val="006F296D"/>
    <w:rsid w:val="006F2A9D"/>
    <w:rsid w:val="00702EF8"/>
    <w:rsid w:val="007038C3"/>
    <w:rsid w:val="00705726"/>
    <w:rsid w:val="007126F6"/>
    <w:rsid w:val="00712F1B"/>
    <w:rsid w:val="007268F7"/>
    <w:rsid w:val="00727738"/>
    <w:rsid w:val="00731538"/>
    <w:rsid w:val="00731BEB"/>
    <w:rsid w:val="00736E02"/>
    <w:rsid w:val="00737006"/>
    <w:rsid w:val="00741AF0"/>
    <w:rsid w:val="00742721"/>
    <w:rsid w:val="00743513"/>
    <w:rsid w:val="00744438"/>
    <w:rsid w:val="0074703E"/>
    <w:rsid w:val="0074752E"/>
    <w:rsid w:val="00750FE9"/>
    <w:rsid w:val="0075362B"/>
    <w:rsid w:val="00753BC2"/>
    <w:rsid w:val="00755381"/>
    <w:rsid w:val="00755C54"/>
    <w:rsid w:val="00757C1F"/>
    <w:rsid w:val="00757EFE"/>
    <w:rsid w:val="00766410"/>
    <w:rsid w:val="00767118"/>
    <w:rsid w:val="007675BB"/>
    <w:rsid w:val="007712F2"/>
    <w:rsid w:val="00772450"/>
    <w:rsid w:val="007732E8"/>
    <w:rsid w:val="00774625"/>
    <w:rsid w:val="00775168"/>
    <w:rsid w:val="00775615"/>
    <w:rsid w:val="00780B7C"/>
    <w:rsid w:val="0078626C"/>
    <w:rsid w:val="00790D1C"/>
    <w:rsid w:val="00794255"/>
    <w:rsid w:val="00796261"/>
    <w:rsid w:val="007A09D3"/>
    <w:rsid w:val="007A122E"/>
    <w:rsid w:val="007A23EB"/>
    <w:rsid w:val="007A2D35"/>
    <w:rsid w:val="007A3F27"/>
    <w:rsid w:val="007A5AF1"/>
    <w:rsid w:val="007A6585"/>
    <w:rsid w:val="007A6F3F"/>
    <w:rsid w:val="007B1BB9"/>
    <w:rsid w:val="007B2BCC"/>
    <w:rsid w:val="007B2D62"/>
    <w:rsid w:val="007B3ED7"/>
    <w:rsid w:val="007B5ACF"/>
    <w:rsid w:val="007B666F"/>
    <w:rsid w:val="007B7400"/>
    <w:rsid w:val="007C121B"/>
    <w:rsid w:val="007C1614"/>
    <w:rsid w:val="007C40DC"/>
    <w:rsid w:val="007C6C34"/>
    <w:rsid w:val="007D0295"/>
    <w:rsid w:val="007D548F"/>
    <w:rsid w:val="007E06CF"/>
    <w:rsid w:val="007E0F15"/>
    <w:rsid w:val="007E1D8F"/>
    <w:rsid w:val="007E1E2A"/>
    <w:rsid w:val="007E54A0"/>
    <w:rsid w:val="007E606B"/>
    <w:rsid w:val="007E7ECB"/>
    <w:rsid w:val="007F04CB"/>
    <w:rsid w:val="007F2F3B"/>
    <w:rsid w:val="007F3B73"/>
    <w:rsid w:val="007F4985"/>
    <w:rsid w:val="007F4A0C"/>
    <w:rsid w:val="007F4D7A"/>
    <w:rsid w:val="007F5BAA"/>
    <w:rsid w:val="00803BA3"/>
    <w:rsid w:val="0080736E"/>
    <w:rsid w:val="008075F4"/>
    <w:rsid w:val="008103E0"/>
    <w:rsid w:val="00812901"/>
    <w:rsid w:val="00814657"/>
    <w:rsid w:val="00814978"/>
    <w:rsid w:val="00821A08"/>
    <w:rsid w:val="00822B14"/>
    <w:rsid w:val="008269A5"/>
    <w:rsid w:val="0082719D"/>
    <w:rsid w:val="008342CF"/>
    <w:rsid w:val="0083598F"/>
    <w:rsid w:val="008372E0"/>
    <w:rsid w:val="00842765"/>
    <w:rsid w:val="008457ED"/>
    <w:rsid w:val="008469A1"/>
    <w:rsid w:val="00847124"/>
    <w:rsid w:val="00847BCC"/>
    <w:rsid w:val="00852025"/>
    <w:rsid w:val="00853E77"/>
    <w:rsid w:val="00854181"/>
    <w:rsid w:val="00855116"/>
    <w:rsid w:val="00860B0A"/>
    <w:rsid w:val="00860BA3"/>
    <w:rsid w:val="008613D8"/>
    <w:rsid w:val="008624AF"/>
    <w:rsid w:val="00863E64"/>
    <w:rsid w:val="00865BEE"/>
    <w:rsid w:val="008663D4"/>
    <w:rsid w:val="00870EB2"/>
    <w:rsid w:val="008777FA"/>
    <w:rsid w:val="00880EFA"/>
    <w:rsid w:val="0088216C"/>
    <w:rsid w:val="00882217"/>
    <w:rsid w:val="0088264D"/>
    <w:rsid w:val="00885E58"/>
    <w:rsid w:val="00887266"/>
    <w:rsid w:val="00891F40"/>
    <w:rsid w:val="008937AF"/>
    <w:rsid w:val="00894AF7"/>
    <w:rsid w:val="008954D4"/>
    <w:rsid w:val="00895D63"/>
    <w:rsid w:val="008A245A"/>
    <w:rsid w:val="008A27FF"/>
    <w:rsid w:val="008A2A6C"/>
    <w:rsid w:val="008B06A3"/>
    <w:rsid w:val="008B1295"/>
    <w:rsid w:val="008B1857"/>
    <w:rsid w:val="008B5EC0"/>
    <w:rsid w:val="008B7CB2"/>
    <w:rsid w:val="008C057A"/>
    <w:rsid w:val="008C48B0"/>
    <w:rsid w:val="008C74AE"/>
    <w:rsid w:val="008D0861"/>
    <w:rsid w:val="008D33CE"/>
    <w:rsid w:val="008D7B56"/>
    <w:rsid w:val="008E1CD0"/>
    <w:rsid w:val="008E1D44"/>
    <w:rsid w:val="008E45B9"/>
    <w:rsid w:val="008E59DE"/>
    <w:rsid w:val="008E793E"/>
    <w:rsid w:val="008F5BB3"/>
    <w:rsid w:val="008F64C1"/>
    <w:rsid w:val="00900021"/>
    <w:rsid w:val="009053DB"/>
    <w:rsid w:val="009068E8"/>
    <w:rsid w:val="0091163E"/>
    <w:rsid w:val="0091360A"/>
    <w:rsid w:val="00913F56"/>
    <w:rsid w:val="00915431"/>
    <w:rsid w:val="00923B4A"/>
    <w:rsid w:val="00924357"/>
    <w:rsid w:val="0092606F"/>
    <w:rsid w:val="009262E7"/>
    <w:rsid w:val="00926ACD"/>
    <w:rsid w:val="009300B9"/>
    <w:rsid w:val="0093303C"/>
    <w:rsid w:val="00933349"/>
    <w:rsid w:val="009358C7"/>
    <w:rsid w:val="009400CE"/>
    <w:rsid w:val="0094274F"/>
    <w:rsid w:val="0094339C"/>
    <w:rsid w:val="00943A13"/>
    <w:rsid w:val="00944960"/>
    <w:rsid w:val="00945276"/>
    <w:rsid w:val="0094662A"/>
    <w:rsid w:val="00946C45"/>
    <w:rsid w:val="009517E0"/>
    <w:rsid w:val="00951B01"/>
    <w:rsid w:val="00953752"/>
    <w:rsid w:val="00955C93"/>
    <w:rsid w:val="009607B4"/>
    <w:rsid w:val="00963206"/>
    <w:rsid w:val="0096599C"/>
    <w:rsid w:val="009666B8"/>
    <w:rsid w:val="00973743"/>
    <w:rsid w:val="00975180"/>
    <w:rsid w:val="009759BE"/>
    <w:rsid w:val="0097754F"/>
    <w:rsid w:val="009777AC"/>
    <w:rsid w:val="00980153"/>
    <w:rsid w:val="00982E29"/>
    <w:rsid w:val="0098323B"/>
    <w:rsid w:val="009842AA"/>
    <w:rsid w:val="00985B51"/>
    <w:rsid w:val="00986753"/>
    <w:rsid w:val="0098754C"/>
    <w:rsid w:val="00995D80"/>
    <w:rsid w:val="00996F2D"/>
    <w:rsid w:val="009A63F9"/>
    <w:rsid w:val="009A690A"/>
    <w:rsid w:val="009B473B"/>
    <w:rsid w:val="009B5086"/>
    <w:rsid w:val="009B7A3D"/>
    <w:rsid w:val="009C1599"/>
    <w:rsid w:val="009C52BC"/>
    <w:rsid w:val="009C6E4C"/>
    <w:rsid w:val="009D0E61"/>
    <w:rsid w:val="009D13BF"/>
    <w:rsid w:val="009D38C4"/>
    <w:rsid w:val="009D5F9C"/>
    <w:rsid w:val="009E33B3"/>
    <w:rsid w:val="009E3DE5"/>
    <w:rsid w:val="009E549F"/>
    <w:rsid w:val="009E7AF3"/>
    <w:rsid w:val="009F3A14"/>
    <w:rsid w:val="009F3EAF"/>
    <w:rsid w:val="009F4B0A"/>
    <w:rsid w:val="009F4C77"/>
    <w:rsid w:val="009F4CBE"/>
    <w:rsid w:val="00A0511D"/>
    <w:rsid w:val="00A05151"/>
    <w:rsid w:val="00A11036"/>
    <w:rsid w:val="00A14CF9"/>
    <w:rsid w:val="00A17405"/>
    <w:rsid w:val="00A20B06"/>
    <w:rsid w:val="00A26611"/>
    <w:rsid w:val="00A26954"/>
    <w:rsid w:val="00A362E5"/>
    <w:rsid w:val="00A3649E"/>
    <w:rsid w:val="00A50E5B"/>
    <w:rsid w:val="00A51CB2"/>
    <w:rsid w:val="00A541F2"/>
    <w:rsid w:val="00A62F41"/>
    <w:rsid w:val="00A64506"/>
    <w:rsid w:val="00A679F9"/>
    <w:rsid w:val="00A70FF5"/>
    <w:rsid w:val="00A74BC3"/>
    <w:rsid w:val="00A82341"/>
    <w:rsid w:val="00A87EB5"/>
    <w:rsid w:val="00A907AB"/>
    <w:rsid w:val="00A9574C"/>
    <w:rsid w:val="00A95F97"/>
    <w:rsid w:val="00AA2F9A"/>
    <w:rsid w:val="00AB2430"/>
    <w:rsid w:val="00AB5E88"/>
    <w:rsid w:val="00AC3014"/>
    <w:rsid w:val="00AC3667"/>
    <w:rsid w:val="00AC4279"/>
    <w:rsid w:val="00AC5C86"/>
    <w:rsid w:val="00AC7CB6"/>
    <w:rsid w:val="00AD0C57"/>
    <w:rsid w:val="00AD3F1F"/>
    <w:rsid w:val="00AD40DC"/>
    <w:rsid w:val="00AD4693"/>
    <w:rsid w:val="00AE10AF"/>
    <w:rsid w:val="00AE44DD"/>
    <w:rsid w:val="00AE558A"/>
    <w:rsid w:val="00AE60E6"/>
    <w:rsid w:val="00AF175D"/>
    <w:rsid w:val="00AF2E87"/>
    <w:rsid w:val="00B019B0"/>
    <w:rsid w:val="00B02930"/>
    <w:rsid w:val="00B0515E"/>
    <w:rsid w:val="00B108F1"/>
    <w:rsid w:val="00B10D4A"/>
    <w:rsid w:val="00B1290A"/>
    <w:rsid w:val="00B13361"/>
    <w:rsid w:val="00B15744"/>
    <w:rsid w:val="00B228F8"/>
    <w:rsid w:val="00B22A01"/>
    <w:rsid w:val="00B24EC8"/>
    <w:rsid w:val="00B269A9"/>
    <w:rsid w:val="00B3333E"/>
    <w:rsid w:val="00B33768"/>
    <w:rsid w:val="00B338FB"/>
    <w:rsid w:val="00B376E8"/>
    <w:rsid w:val="00B40E1E"/>
    <w:rsid w:val="00B412F5"/>
    <w:rsid w:val="00B41557"/>
    <w:rsid w:val="00B41938"/>
    <w:rsid w:val="00B474D5"/>
    <w:rsid w:val="00B5018A"/>
    <w:rsid w:val="00B51A00"/>
    <w:rsid w:val="00B57B14"/>
    <w:rsid w:val="00B6361E"/>
    <w:rsid w:val="00B65313"/>
    <w:rsid w:val="00B6663D"/>
    <w:rsid w:val="00B70829"/>
    <w:rsid w:val="00B724FC"/>
    <w:rsid w:val="00B74144"/>
    <w:rsid w:val="00B75B16"/>
    <w:rsid w:val="00B75ECE"/>
    <w:rsid w:val="00B764CD"/>
    <w:rsid w:val="00B80DA4"/>
    <w:rsid w:val="00B83AF0"/>
    <w:rsid w:val="00B90DE1"/>
    <w:rsid w:val="00B95280"/>
    <w:rsid w:val="00B96680"/>
    <w:rsid w:val="00B97939"/>
    <w:rsid w:val="00BA006F"/>
    <w:rsid w:val="00BA47D6"/>
    <w:rsid w:val="00BA4B23"/>
    <w:rsid w:val="00BA712E"/>
    <w:rsid w:val="00BB0825"/>
    <w:rsid w:val="00BB7327"/>
    <w:rsid w:val="00BC4325"/>
    <w:rsid w:val="00BC4F36"/>
    <w:rsid w:val="00BC6463"/>
    <w:rsid w:val="00BE05A7"/>
    <w:rsid w:val="00BE4916"/>
    <w:rsid w:val="00BE7F59"/>
    <w:rsid w:val="00BF207A"/>
    <w:rsid w:val="00BF3964"/>
    <w:rsid w:val="00BF6DF6"/>
    <w:rsid w:val="00BF7118"/>
    <w:rsid w:val="00C00E2E"/>
    <w:rsid w:val="00C02C1D"/>
    <w:rsid w:val="00C04787"/>
    <w:rsid w:val="00C11494"/>
    <w:rsid w:val="00C122C6"/>
    <w:rsid w:val="00C12AD0"/>
    <w:rsid w:val="00C15B69"/>
    <w:rsid w:val="00C22C3E"/>
    <w:rsid w:val="00C240F5"/>
    <w:rsid w:val="00C245A8"/>
    <w:rsid w:val="00C24BE6"/>
    <w:rsid w:val="00C27242"/>
    <w:rsid w:val="00C31723"/>
    <w:rsid w:val="00C31831"/>
    <w:rsid w:val="00C37E98"/>
    <w:rsid w:val="00C4030D"/>
    <w:rsid w:val="00C41305"/>
    <w:rsid w:val="00C4619D"/>
    <w:rsid w:val="00C46EEF"/>
    <w:rsid w:val="00C500C0"/>
    <w:rsid w:val="00C54773"/>
    <w:rsid w:val="00C6214E"/>
    <w:rsid w:val="00C669A5"/>
    <w:rsid w:val="00C70A1C"/>
    <w:rsid w:val="00C762F2"/>
    <w:rsid w:val="00C77FD2"/>
    <w:rsid w:val="00C80060"/>
    <w:rsid w:val="00C8099C"/>
    <w:rsid w:val="00C82599"/>
    <w:rsid w:val="00C856B8"/>
    <w:rsid w:val="00C86D8D"/>
    <w:rsid w:val="00C92860"/>
    <w:rsid w:val="00C93472"/>
    <w:rsid w:val="00C95928"/>
    <w:rsid w:val="00C97280"/>
    <w:rsid w:val="00CB1D3D"/>
    <w:rsid w:val="00CB2AE6"/>
    <w:rsid w:val="00CB6535"/>
    <w:rsid w:val="00CB6AD9"/>
    <w:rsid w:val="00CB7459"/>
    <w:rsid w:val="00CC2E4C"/>
    <w:rsid w:val="00CC4CF3"/>
    <w:rsid w:val="00CC6072"/>
    <w:rsid w:val="00CC658D"/>
    <w:rsid w:val="00CC71D9"/>
    <w:rsid w:val="00CD4990"/>
    <w:rsid w:val="00CD5F86"/>
    <w:rsid w:val="00CD625D"/>
    <w:rsid w:val="00CD629E"/>
    <w:rsid w:val="00CD63FA"/>
    <w:rsid w:val="00CD7929"/>
    <w:rsid w:val="00CE0F0B"/>
    <w:rsid w:val="00CE1072"/>
    <w:rsid w:val="00CE5079"/>
    <w:rsid w:val="00CE50B2"/>
    <w:rsid w:val="00CE5478"/>
    <w:rsid w:val="00CE795F"/>
    <w:rsid w:val="00CE7B21"/>
    <w:rsid w:val="00CF26FA"/>
    <w:rsid w:val="00CF6ED6"/>
    <w:rsid w:val="00D02ABB"/>
    <w:rsid w:val="00D02F74"/>
    <w:rsid w:val="00D121D4"/>
    <w:rsid w:val="00D13D50"/>
    <w:rsid w:val="00D145BF"/>
    <w:rsid w:val="00D167CE"/>
    <w:rsid w:val="00D2018E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700A"/>
    <w:rsid w:val="00D5136A"/>
    <w:rsid w:val="00D519F4"/>
    <w:rsid w:val="00D51C83"/>
    <w:rsid w:val="00D55F35"/>
    <w:rsid w:val="00D567DE"/>
    <w:rsid w:val="00D606E6"/>
    <w:rsid w:val="00D64AD1"/>
    <w:rsid w:val="00D64D41"/>
    <w:rsid w:val="00D65E00"/>
    <w:rsid w:val="00D660E6"/>
    <w:rsid w:val="00D66BB7"/>
    <w:rsid w:val="00D66D7A"/>
    <w:rsid w:val="00D67765"/>
    <w:rsid w:val="00D7003B"/>
    <w:rsid w:val="00D71441"/>
    <w:rsid w:val="00D71B45"/>
    <w:rsid w:val="00D73B35"/>
    <w:rsid w:val="00D73C15"/>
    <w:rsid w:val="00D76B9D"/>
    <w:rsid w:val="00D81E27"/>
    <w:rsid w:val="00D825A5"/>
    <w:rsid w:val="00D83A39"/>
    <w:rsid w:val="00D83E3E"/>
    <w:rsid w:val="00D840AD"/>
    <w:rsid w:val="00D84839"/>
    <w:rsid w:val="00D86113"/>
    <w:rsid w:val="00D90E73"/>
    <w:rsid w:val="00D93421"/>
    <w:rsid w:val="00D93660"/>
    <w:rsid w:val="00D940D3"/>
    <w:rsid w:val="00DA20C2"/>
    <w:rsid w:val="00DA262E"/>
    <w:rsid w:val="00DB263C"/>
    <w:rsid w:val="00DB3F3C"/>
    <w:rsid w:val="00DB4269"/>
    <w:rsid w:val="00DB6713"/>
    <w:rsid w:val="00DC0218"/>
    <w:rsid w:val="00DC260B"/>
    <w:rsid w:val="00DC41B9"/>
    <w:rsid w:val="00DD1510"/>
    <w:rsid w:val="00DD7BB5"/>
    <w:rsid w:val="00DD7C98"/>
    <w:rsid w:val="00DD7CD1"/>
    <w:rsid w:val="00DE1D25"/>
    <w:rsid w:val="00DE6299"/>
    <w:rsid w:val="00DE765A"/>
    <w:rsid w:val="00DF19BA"/>
    <w:rsid w:val="00DF205F"/>
    <w:rsid w:val="00DF758D"/>
    <w:rsid w:val="00DF7ACB"/>
    <w:rsid w:val="00E0051D"/>
    <w:rsid w:val="00E0465D"/>
    <w:rsid w:val="00E10364"/>
    <w:rsid w:val="00E10CC5"/>
    <w:rsid w:val="00E11B43"/>
    <w:rsid w:val="00E13CDA"/>
    <w:rsid w:val="00E14F4F"/>
    <w:rsid w:val="00E16E2F"/>
    <w:rsid w:val="00E16F7B"/>
    <w:rsid w:val="00E20865"/>
    <w:rsid w:val="00E22680"/>
    <w:rsid w:val="00E26C1A"/>
    <w:rsid w:val="00E26C30"/>
    <w:rsid w:val="00E30FD1"/>
    <w:rsid w:val="00E34A8E"/>
    <w:rsid w:val="00E50943"/>
    <w:rsid w:val="00E530A6"/>
    <w:rsid w:val="00E54632"/>
    <w:rsid w:val="00E5644F"/>
    <w:rsid w:val="00E5778C"/>
    <w:rsid w:val="00E57B85"/>
    <w:rsid w:val="00E613E5"/>
    <w:rsid w:val="00E62203"/>
    <w:rsid w:val="00E625B4"/>
    <w:rsid w:val="00E62EC0"/>
    <w:rsid w:val="00E63EEF"/>
    <w:rsid w:val="00E6601B"/>
    <w:rsid w:val="00E674CB"/>
    <w:rsid w:val="00E67918"/>
    <w:rsid w:val="00E67C39"/>
    <w:rsid w:val="00E7132D"/>
    <w:rsid w:val="00E7223F"/>
    <w:rsid w:val="00E85BF1"/>
    <w:rsid w:val="00E8785C"/>
    <w:rsid w:val="00E91841"/>
    <w:rsid w:val="00E927A1"/>
    <w:rsid w:val="00E93E9C"/>
    <w:rsid w:val="00E93FEF"/>
    <w:rsid w:val="00E958FA"/>
    <w:rsid w:val="00EA32B0"/>
    <w:rsid w:val="00EA3F07"/>
    <w:rsid w:val="00EA7417"/>
    <w:rsid w:val="00EA750D"/>
    <w:rsid w:val="00EB46D1"/>
    <w:rsid w:val="00EB7917"/>
    <w:rsid w:val="00EC4CA5"/>
    <w:rsid w:val="00EC5BBE"/>
    <w:rsid w:val="00EC6C71"/>
    <w:rsid w:val="00EC7723"/>
    <w:rsid w:val="00ED4891"/>
    <w:rsid w:val="00ED5B96"/>
    <w:rsid w:val="00ED7A2E"/>
    <w:rsid w:val="00EE4363"/>
    <w:rsid w:val="00EE6C90"/>
    <w:rsid w:val="00EE768C"/>
    <w:rsid w:val="00EF079E"/>
    <w:rsid w:val="00EF3FB9"/>
    <w:rsid w:val="00EF6C68"/>
    <w:rsid w:val="00EF71B5"/>
    <w:rsid w:val="00F01878"/>
    <w:rsid w:val="00F02ADA"/>
    <w:rsid w:val="00F038A0"/>
    <w:rsid w:val="00F04FFA"/>
    <w:rsid w:val="00F068C7"/>
    <w:rsid w:val="00F1035C"/>
    <w:rsid w:val="00F12DFD"/>
    <w:rsid w:val="00F133F4"/>
    <w:rsid w:val="00F149B6"/>
    <w:rsid w:val="00F23D3A"/>
    <w:rsid w:val="00F40C09"/>
    <w:rsid w:val="00F548AE"/>
    <w:rsid w:val="00F56BFC"/>
    <w:rsid w:val="00F57569"/>
    <w:rsid w:val="00F57A34"/>
    <w:rsid w:val="00F603B6"/>
    <w:rsid w:val="00F60EC2"/>
    <w:rsid w:val="00F649CB"/>
    <w:rsid w:val="00F7078E"/>
    <w:rsid w:val="00F717F9"/>
    <w:rsid w:val="00F72E82"/>
    <w:rsid w:val="00F737B2"/>
    <w:rsid w:val="00F75E8B"/>
    <w:rsid w:val="00F810BC"/>
    <w:rsid w:val="00F820B6"/>
    <w:rsid w:val="00F8267F"/>
    <w:rsid w:val="00F82B8A"/>
    <w:rsid w:val="00F85DDB"/>
    <w:rsid w:val="00F94C75"/>
    <w:rsid w:val="00F94CA3"/>
    <w:rsid w:val="00F94E08"/>
    <w:rsid w:val="00F976CD"/>
    <w:rsid w:val="00FA0C2D"/>
    <w:rsid w:val="00FA4AD0"/>
    <w:rsid w:val="00FB3EFA"/>
    <w:rsid w:val="00FB4C56"/>
    <w:rsid w:val="00FB6E1E"/>
    <w:rsid w:val="00FC1E4A"/>
    <w:rsid w:val="00FC29B3"/>
    <w:rsid w:val="00FD08B9"/>
    <w:rsid w:val="00FD17AB"/>
    <w:rsid w:val="00FD3D25"/>
    <w:rsid w:val="00FD6C6C"/>
    <w:rsid w:val="00FD7AD9"/>
    <w:rsid w:val="00FE027A"/>
    <w:rsid w:val="00FE19E3"/>
    <w:rsid w:val="00FE5242"/>
    <w:rsid w:val="00FF267C"/>
    <w:rsid w:val="00FF3B37"/>
    <w:rsid w:val="00FF40D0"/>
    <w:rsid w:val="00FF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3E3ADC"/>
    <w:rPr>
      <w:sz w:val="24"/>
      <w:szCs w:val="24"/>
    </w:rPr>
  </w:style>
  <w:style w:type="paragraph" w:styleId="Heading1">
    <w:name w:val="heading 1"/>
    <w:aliases w:val="Heading 1 Char,majgras"/>
    <w:basedOn w:val="Normal"/>
    <w:next w:val="Normal"/>
    <w:link w:val="Heading1Char1"/>
    <w:uiPriority w:val="99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423E8E"/>
    <w:pPr>
      <w:numPr>
        <w:ilvl w:val="1"/>
        <w:numId w:val="12"/>
      </w:numPr>
      <w:spacing w:before="240"/>
      <w:outlineLvl w:val="1"/>
    </w:pPr>
    <w:rPr>
      <w:i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23E8E"/>
    <w:pPr>
      <w:widowControl w:val="0"/>
      <w:numPr>
        <w:ilvl w:val="2"/>
        <w:numId w:val="1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23E8E"/>
    <w:pPr>
      <w:widowControl w:val="0"/>
      <w:numPr>
        <w:ilvl w:val="3"/>
        <w:numId w:val="7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eading 1 Char Char,majgras Char"/>
    <w:basedOn w:val="DefaultParagraphFont"/>
    <w:link w:val="Heading1"/>
    <w:uiPriority w:val="99"/>
    <w:locked/>
    <w:rsid w:val="00C37E98"/>
    <w:rPr>
      <w:rFonts w:ascii="Arial" w:hAnsi="Arial" w:cs="Times New Roman"/>
      <w:b/>
      <w:kern w:val="28"/>
      <w:sz w:val="2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87DE2"/>
    <w:rPr>
      <w:rFonts w:ascii="Arial" w:hAnsi="Arial"/>
      <w:b/>
      <w:i/>
      <w:kern w:val="28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87DE2"/>
    <w:rPr>
      <w:rFonts w:ascii="Arial" w:hAnsi="Arial"/>
      <w:sz w:val="24"/>
      <w:szCs w:val="24"/>
      <w:u w:val="single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87DE2"/>
    <w:rPr>
      <w:rFonts w:ascii="Tahoma" w:hAnsi="Tahoma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87DE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87DE2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86D8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00DE8"/>
    <w:rPr>
      <w:rFonts w:ascii="Arial" w:hAnsi="Arial" w:cs="Times New Roman"/>
      <w:b/>
      <w:color w:val="000000"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00DE8"/>
    <w:rPr>
      <w:rFonts w:ascii="Cambria" w:hAnsi="Cambria" w:cs="Times New Roman"/>
      <w:sz w:val="22"/>
      <w:szCs w:val="22"/>
      <w:lang w:val="en-GB" w:eastAsia="en-US"/>
    </w:rPr>
  </w:style>
  <w:style w:type="paragraph" w:customStyle="1" w:styleId="CharCharCharCharCharCharCharCharChar">
    <w:name w:val="Char Char Char Char Char Char Char Char Char"/>
    <w:basedOn w:val="Heading2"/>
    <w:uiPriority w:val="99"/>
    <w:rsid w:val="00E5778C"/>
    <w:pPr>
      <w:numPr>
        <w:numId w:val="6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Hyperlink">
    <w:name w:val="Hyperlink"/>
    <w:basedOn w:val="DefaultParagraphFont"/>
    <w:uiPriority w:val="99"/>
    <w:rsid w:val="006A617B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894AF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2AE1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94AF7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03CF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038A0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003CFF"/>
    <w:rPr>
      <w:rFonts w:cs="Times New Roman"/>
      <w:vertAlign w:val="superscript"/>
    </w:rPr>
  </w:style>
  <w:style w:type="character" w:customStyle="1" w:styleId="Style11pt">
    <w:name w:val="Style 11 pt"/>
    <w:basedOn w:val="DefaultParagraphFont"/>
    <w:uiPriority w:val="99"/>
    <w:rsid w:val="00DD1510"/>
    <w:rPr>
      <w:rFonts w:cs="Times New Roman"/>
      <w:sz w:val="22"/>
    </w:rPr>
  </w:style>
  <w:style w:type="paragraph" w:styleId="Header">
    <w:name w:val="header"/>
    <w:aliases w:val="Char"/>
    <w:basedOn w:val="Normal"/>
    <w:link w:val="HeaderChar"/>
    <w:uiPriority w:val="99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HeaderChar">
    <w:name w:val="Header Char"/>
    <w:aliases w:val="Char Char"/>
    <w:basedOn w:val="DefaultParagraphFont"/>
    <w:link w:val="Header"/>
    <w:uiPriority w:val="99"/>
    <w:locked/>
    <w:rsid w:val="00F038A0"/>
    <w:rPr>
      <w:rFonts w:ascii="Arial" w:hAnsi="Arial" w:cs="Times New Roman"/>
      <w:sz w:val="24"/>
      <w:szCs w:val="24"/>
      <w:u w:val="single"/>
      <w:lang w:val="en-GB" w:eastAsia="en-US" w:bidi="ar-SA"/>
    </w:rPr>
  </w:style>
  <w:style w:type="paragraph" w:styleId="BlockText">
    <w:name w:val="Block Text"/>
    <w:basedOn w:val="Normal"/>
    <w:uiPriority w:val="99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Heading1"/>
    <w:next w:val="Normal"/>
    <w:autoRedefine/>
    <w:uiPriority w:val="99"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eGrid">
    <w:name w:val="Table Grid"/>
    <w:basedOn w:val="TableNormal"/>
    <w:uiPriority w:val="99"/>
    <w:rsid w:val="002C47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41E64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B653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7DE2"/>
    <w:rPr>
      <w:rFonts w:cs="Times New Roman"/>
      <w:sz w:val="2"/>
    </w:rPr>
  </w:style>
  <w:style w:type="paragraph" w:customStyle="1" w:styleId="BodyText22">
    <w:name w:val="Body Text 22"/>
    <w:basedOn w:val="Normal"/>
    <w:uiPriority w:val="99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CF6ED6"/>
    <w:rPr>
      <w:szCs w:val="20"/>
      <w:lang w:val="sv-SE" w:eastAsia="en-GB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F6ED6"/>
    <w:rPr>
      <w:rFonts w:cs="Times New Roman"/>
      <w:sz w:val="24"/>
      <w:lang w:val="sv-SE" w:eastAsia="en-GB"/>
    </w:rPr>
  </w:style>
  <w:style w:type="character" w:styleId="Emphasis">
    <w:name w:val="Emphasis"/>
    <w:basedOn w:val="DefaultParagraphFont"/>
    <w:uiPriority w:val="99"/>
    <w:qFormat/>
    <w:rsid w:val="00CF6ED6"/>
    <w:rPr>
      <w:rFonts w:cs="Times New Roman"/>
      <w:i/>
    </w:rPr>
  </w:style>
  <w:style w:type="character" w:styleId="Strong">
    <w:name w:val="Strong"/>
    <w:basedOn w:val="DefaultParagraphFont"/>
    <w:uiPriority w:val="99"/>
    <w:qFormat/>
    <w:rsid w:val="00CF6ED6"/>
    <w:rPr>
      <w:rFonts w:cs="Times New Roman"/>
      <w:b/>
    </w:rPr>
  </w:style>
  <w:style w:type="paragraph" w:styleId="BodyText2">
    <w:name w:val="Body Text 2"/>
    <w:basedOn w:val="Normal"/>
    <w:link w:val="BodyText2Char"/>
    <w:uiPriority w:val="99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F6ED6"/>
    <w:rPr>
      <w:rFonts w:ascii="Arial" w:hAnsi="Arial" w:cs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CF6E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F6ED6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F6E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F6ED6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CF6E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F6ED6"/>
    <w:rPr>
      <w:rFonts w:cs="Times New Roman"/>
      <w:sz w:val="16"/>
      <w:szCs w:val="16"/>
    </w:rPr>
  </w:style>
  <w:style w:type="paragraph" w:customStyle="1" w:styleId="Text1">
    <w:name w:val="Text 1"/>
    <w:basedOn w:val="Normal"/>
    <w:uiPriority w:val="99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Number">
    <w:name w:val="List Number"/>
    <w:basedOn w:val="Normal"/>
    <w:uiPriority w:val="99"/>
    <w:rsid w:val="000539D7"/>
    <w:pPr>
      <w:numPr>
        <w:numId w:val="4"/>
      </w:numPr>
      <w:tabs>
        <w:tab w:val="clear" w:pos="360"/>
      </w:tabs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uiPriority w:val="99"/>
    <w:rsid w:val="000539D7"/>
    <w:pPr>
      <w:numPr>
        <w:ilvl w:val="1"/>
        <w:numId w:val="3"/>
      </w:numPr>
      <w:tabs>
        <w:tab w:val="clear" w:pos="360"/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uiPriority w:val="99"/>
    <w:rsid w:val="000539D7"/>
    <w:pPr>
      <w:numPr>
        <w:ilvl w:val="2"/>
        <w:numId w:val="3"/>
      </w:numPr>
      <w:tabs>
        <w:tab w:val="clear" w:pos="360"/>
        <w:tab w:val="num" w:pos="2126"/>
      </w:tabs>
      <w:spacing w:after="240"/>
      <w:ind w:left="2126" w:hanging="709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uiPriority w:val="99"/>
    <w:rsid w:val="000539D7"/>
    <w:pPr>
      <w:numPr>
        <w:ilvl w:val="3"/>
        <w:numId w:val="3"/>
      </w:numPr>
      <w:tabs>
        <w:tab w:val="clear" w:pos="360"/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uiPriority w:val="99"/>
    <w:rsid w:val="009400CE"/>
    <w:pPr>
      <w:widowControl w:val="0"/>
      <w:spacing w:before="60" w:line="240" w:lineRule="exact"/>
      <w:jc w:val="both"/>
    </w:pPr>
    <w:rPr>
      <w:rFonts w:ascii="Arial" w:hAnsi="Arial" w:cs="Arial"/>
      <w:lang w:val="cs-CZ" w:eastAsia="en-US"/>
    </w:rPr>
  </w:style>
  <w:style w:type="paragraph" w:customStyle="1" w:styleId="text">
    <w:name w:val="text"/>
    <w:uiPriority w:val="99"/>
    <w:rsid w:val="0039308D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 w:eastAsia="en-US"/>
    </w:rPr>
  </w:style>
  <w:style w:type="paragraph" w:customStyle="1" w:styleId="titredoc">
    <w:name w:val="titre doc"/>
    <w:basedOn w:val="Normal"/>
    <w:next w:val="Normal"/>
    <w:uiPriority w:val="99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uiPriority w:val="99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uiPriority w:val="99"/>
    <w:rsid w:val="00A87EB5"/>
    <w:pPr>
      <w:ind w:left="567" w:hanging="567"/>
    </w:pPr>
  </w:style>
  <w:style w:type="paragraph" w:customStyle="1" w:styleId="Section">
    <w:name w:val="Section"/>
    <w:basedOn w:val="Normal"/>
    <w:uiPriority w:val="99"/>
    <w:rsid w:val="001610FB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 w:eastAsia="en-US"/>
    </w:rPr>
  </w:style>
  <w:style w:type="paragraph" w:customStyle="1" w:styleId="tabulka">
    <w:name w:val="tabulka"/>
    <w:basedOn w:val="text-3mezera"/>
    <w:uiPriority w:val="99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uiPriority w:val="99"/>
    <w:rsid w:val="00F038A0"/>
    <w:pPr>
      <w:widowControl w:val="0"/>
      <w:spacing w:before="100" w:after="100"/>
      <w:ind w:left="360" w:right="360"/>
    </w:pPr>
    <w:rPr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F038A0"/>
    <w:rPr>
      <w:rFonts w:cs="Times New Roman"/>
      <w:b/>
      <w:sz w:val="48"/>
      <w:lang w:val="en-US" w:eastAsia="en-GB"/>
    </w:rPr>
  </w:style>
  <w:style w:type="paragraph" w:customStyle="1" w:styleId="titlefront">
    <w:name w:val="title_front"/>
    <w:basedOn w:val="Normal"/>
    <w:uiPriority w:val="99"/>
    <w:rsid w:val="00FA0C2D"/>
    <w:pPr>
      <w:spacing w:before="240"/>
      <w:ind w:left="1701"/>
      <w:jc w:val="right"/>
    </w:pPr>
    <w:rPr>
      <w:rFonts w:ascii="Optima" w:hAnsi="Optima"/>
      <w:b/>
      <w:sz w:val="28"/>
      <w:szCs w:val="20"/>
      <w:lang w:eastAsia="en-US"/>
    </w:rPr>
  </w:style>
  <w:style w:type="paragraph" w:customStyle="1" w:styleId="BodyText31">
    <w:name w:val="Body Text 31"/>
    <w:basedOn w:val="Normal"/>
    <w:uiPriority w:val="99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OCHeading">
    <w:name w:val="TOC Heading"/>
    <w:basedOn w:val="Heading1"/>
    <w:next w:val="Normal"/>
    <w:uiPriority w:val="9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OC1">
    <w:name w:val="toc 1"/>
    <w:basedOn w:val="Normal"/>
    <w:next w:val="Normal"/>
    <w:autoRedefine/>
    <w:uiPriority w:val="99"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OC2">
    <w:name w:val="toc 2"/>
    <w:basedOn w:val="Normal"/>
    <w:next w:val="Normal"/>
    <w:autoRedefine/>
    <w:uiPriority w:val="99"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C86D8D"/>
    <w:pPr>
      <w:ind w:left="2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4D0BC8"/>
    <w:pPr>
      <w:ind w:left="168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99"/>
    <w:semiHidden/>
    <w:rsid w:val="004D0BC8"/>
    <w:pPr>
      <w:ind w:left="1440"/>
    </w:pPr>
    <w:rPr>
      <w:sz w:val="20"/>
      <w:szCs w:val="20"/>
    </w:rPr>
  </w:style>
  <w:style w:type="character" w:styleId="FollowedHyperlink">
    <w:name w:val="FollowedHyperlink"/>
    <w:basedOn w:val="DefaultParagraphFont"/>
    <w:uiPriority w:val="99"/>
    <w:rsid w:val="0080736E"/>
    <w:rPr>
      <w:rFonts w:cs="Times New Roman"/>
      <w:color w:val="800080"/>
      <w:u w:val="single"/>
    </w:rPr>
  </w:style>
  <w:style w:type="paragraph" w:styleId="TOC6">
    <w:name w:val="toc 6"/>
    <w:basedOn w:val="Normal"/>
    <w:next w:val="Normal"/>
    <w:autoRedefine/>
    <w:uiPriority w:val="99"/>
    <w:rsid w:val="00705726"/>
    <w:pPr>
      <w:ind w:left="9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99"/>
    <w:semiHidden/>
    <w:rsid w:val="00EB46D1"/>
    <w:pPr>
      <w:ind w:left="72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rsid w:val="00C86D8D"/>
    <w:pPr>
      <w:ind w:left="480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9E33B3"/>
  </w:style>
  <w:style w:type="paragraph" w:styleId="TOC7">
    <w:name w:val="toc 7"/>
    <w:basedOn w:val="Normal"/>
    <w:next w:val="Normal"/>
    <w:autoRedefine/>
    <w:uiPriority w:val="99"/>
    <w:semiHidden/>
    <w:rsid w:val="00EB46D1"/>
    <w:pPr>
      <w:ind w:left="1200"/>
    </w:pPr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F85D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85D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87DE2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87DE2"/>
    <w:rPr>
      <w:b/>
      <w:bCs/>
    </w:rPr>
  </w:style>
  <w:style w:type="paragraph" w:customStyle="1" w:styleId="Stil">
    <w:name w:val="Stil"/>
    <w:basedOn w:val="Normal"/>
    <w:uiPriority w:val="99"/>
    <w:rsid w:val="005304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metinust25">
    <w:name w:val="metin_ust25"/>
    <w:basedOn w:val="Normal"/>
    <w:uiPriority w:val="99"/>
    <w:rsid w:val="006235E2"/>
    <w:pPr>
      <w:spacing w:before="100" w:beforeAutospacing="1" w:after="100" w:afterAutospacing="1"/>
    </w:pPr>
    <w:rPr>
      <w:rFonts w:ascii="Verdana" w:hAnsi="Verdana"/>
    </w:rPr>
  </w:style>
  <w:style w:type="character" w:styleId="HTMLCite">
    <w:name w:val="HTML Cite"/>
    <w:basedOn w:val="DefaultParagraphFont"/>
    <w:uiPriority w:val="99"/>
    <w:rsid w:val="00CB2AE6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9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502</Words>
  <Characters>2867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subject/>
  <dc:creator>BGYUGM</dc:creator>
  <cp:keywords/>
  <dc:description/>
  <cp:lastModifiedBy>vista</cp:lastModifiedBy>
  <cp:revision>4</cp:revision>
  <cp:lastPrinted>2010-07-02T11:00:00Z</cp:lastPrinted>
  <dcterms:created xsi:type="dcterms:W3CDTF">2010-07-24T18:46:00Z</dcterms:created>
  <dcterms:modified xsi:type="dcterms:W3CDTF">2010-08-09T09:08:00Z</dcterms:modified>
</cp:coreProperties>
</file>